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55538" w14:textId="5E88F623" w:rsidR="00036115" w:rsidRPr="00744EE2" w:rsidRDefault="00BB65E7" w:rsidP="003575B1">
      <w:pPr>
        <w:pStyle w:val="Titel"/>
        <w:ind w:right="227"/>
      </w:pPr>
      <w:r w:rsidRPr="00B33834">
        <w:t xml:space="preserve">Kinderbetreuungsgeld Statistik </w:t>
      </w:r>
      <w:r w:rsidRPr="00B53730">
        <w:t>(Geburten ab 1.3.2017)</w:t>
      </w:r>
      <w:r w:rsidR="00362AC3">
        <w:t xml:space="preserve"> </w:t>
      </w:r>
      <w:r w:rsidR="00DE6B42">
        <w:t>September</w:t>
      </w:r>
      <w:r w:rsidR="007D3AA8">
        <w:t xml:space="preserve"> 2025</w:t>
      </w:r>
    </w:p>
    <w:p w14:paraId="15830F27" w14:textId="785ED66E" w:rsidR="002A162F" w:rsidRPr="00152BFD" w:rsidRDefault="00445C61" w:rsidP="00152BFD">
      <w:pPr>
        <w:pStyle w:val="berschrift2"/>
      </w:pPr>
      <w:r w:rsidRPr="00744EE2">
        <w:t xml:space="preserve">Berufsgruppen (gesamt </w:t>
      </w:r>
      <w:r w:rsidR="00B8378F" w:rsidRPr="00744EE2">
        <w:t>–</w:t>
      </w:r>
      <w:r w:rsidRPr="00744EE2">
        <w:t xml:space="preserve"> </w:t>
      </w:r>
      <w:r w:rsidR="001E61CA" w:rsidRPr="00744EE2">
        <w:t>einkommensabhängiges</w:t>
      </w:r>
      <w:r w:rsidRPr="00744EE2">
        <w:t xml:space="preserve"> KBG und KBG-Konto)</w:t>
      </w:r>
    </w:p>
    <w:p w14:paraId="124E1919" w14:textId="03C0A095" w:rsidR="00B8378F" w:rsidRDefault="00B8378F" w:rsidP="00B8378F">
      <w:pPr>
        <w:pStyle w:val="Beschriftung"/>
      </w:pPr>
      <w:r>
        <w:t xml:space="preserve">Tabelle </w:t>
      </w:r>
      <w:r w:rsidR="000B4683">
        <w:fldChar w:fldCharType="begin"/>
      </w:r>
      <w:r w:rsidR="000B4683">
        <w:instrText xml:space="preserve"> SEQ Tabelle \* ARABIC </w:instrText>
      </w:r>
      <w:r w:rsidR="000B4683">
        <w:fldChar w:fldCharType="separate"/>
      </w:r>
      <w:r w:rsidR="00B90CA5">
        <w:rPr>
          <w:noProof/>
        </w:rPr>
        <w:t>1</w:t>
      </w:r>
      <w:r w:rsidR="000B4683">
        <w:rPr>
          <w:noProof/>
        </w:rPr>
        <w:fldChar w:fldCharType="end"/>
      </w:r>
      <w:r>
        <w:t xml:space="preserve"> </w:t>
      </w:r>
      <w:r w:rsidR="00E31015">
        <w:t>Gesamt:</w:t>
      </w:r>
      <w:r w:rsidR="000B56C3">
        <w:t xml:space="preserve"> </w:t>
      </w:r>
      <w:r w:rsidRPr="00B8378F">
        <w:t>Fallstatistik nach Berufsgruppen</w:t>
      </w:r>
      <w:r w:rsidR="000B56C3">
        <w:t xml:space="preserve">, </w:t>
      </w:r>
      <w:r w:rsidR="002748EF">
        <w:t xml:space="preserve">erstellt am: </w:t>
      </w:r>
      <w:r w:rsidR="00DB79FA">
        <w:t xml:space="preserve">01. </w:t>
      </w:r>
      <w:r w:rsidR="00DE6B42">
        <w:t>Oktober</w:t>
      </w:r>
      <w:r w:rsidR="007D3AA8">
        <w:t xml:space="preserve"> 2025</w:t>
      </w:r>
    </w:p>
    <w:sdt>
      <w:sdtPr>
        <w:rPr>
          <w:b w:val="0"/>
        </w:rPr>
        <w:alias w:val="axesPDF - Tabelle"/>
        <w:tag w:val="axesPDF:ID:Table:7ad2d0a1-fb51-4f5e-b18d-bc974a63e45d"/>
        <w:id w:val="-2084058319"/>
        <w:placeholder>
          <w:docPart w:val="5612D9AA412645C8A041699A4906CD37"/>
        </w:placeholder>
      </w:sdtPr>
      <w:sdtEndPr>
        <w:rPr>
          <w:rFonts w:ascii="Helv" w:eastAsia="Times New Roman" w:hAnsi="Helv" w:cs="Arial"/>
          <w:szCs w:val="20"/>
          <w:lang w:val="de-AT" w:eastAsia="de-AT"/>
        </w:rPr>
      </w:sdtEndPr>
      <w:sdtContent>
        <w:tbl>
          <w:tblPr>
            <w:tblStyle w:val="Tabellenraster"/>
            <w:tblpPr w:leftFromText="141" w:rightFromText="141" w:vertAnchor="text" w:tblpY="1"/>
            <w:tblOverlap w:val="never"/>
            <w:tblW w:w="0" w:type="auto"/>
            <w:tblLayout w:type="fixed"/>
            <w:tblLook w:val="0620" w:firstRow="1" w:lastRow="0" w:firstColumn="0" w:lastColumn="0" w:noHBand="1" w:noVBand="1"/>
          </w:tblPr>
          <w:tblGrid>
            <w:gridCol w:w="2835"/>
            <w:gridCol w:w="1049"/>
            <w:gridCol w:w="1049"/>
            <w:gridCol w:w="1049"/>
            <w:gridCol w:w="1049"/>
          </w:tblGrid>
          <w:tr w:rsidR="00171D88" w:rsidRPr="00445C61" w14:paraId="2E1C698A" w14:textId="274290FF" w:rsidTr="00171D8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41"/>
            </w:trPr>
            <w:tc>
              <w:tcPr>
                <w:tcW w:w="2835" w:type="dxa"/>
                <w:shd w:val="clear" w:color="auto" w:fill="F9FFC2" w:themeFill="accent6" w:themeFillTint="33"/>
                <w:noWrap/>
                <w:hideMark/>
              </w:tcPr>
              <w:p w14:paraId="5FE8FB6C" w14:textId="23A96751" w:rsidR="005A3762" w:rsidRPr="00445C61" w:rsidRDefault="005A3762" w:rsidP="005A3762">
                <w:pPr>
                  <w:pStyle w:val="TH-Spaltelinks"/>
                  <w:rPr>
                    <w:lang w:val="de-AT" w:eastAsia="de-AT"/>
                  </w:rPr>
                </w:pPr>
                <w:r>
                  <w:t>Berufsgruppe</w:t>
                </w:r>
              </w:p>
            </w:tc>
            <w:tc>
              <w:tcPr>
                <w:tcW w:w="1049" w:type="dxa"/>
                <w:shd w:val="clear" w:color="auto" w:fill="F9FFC2" w:themeFill="accent6" w:themeFillTint="33"/>
                <w:noWrap/>
                <w:hideMark/>
              </w:tcPr>
              <w:p w14:paraId="0802372E" w14:textId="6AFD2E49" w:rsidR="005A3762" w:rsidRPr="00445C61" w:rsidRDefault="005A3762" w:rsidP="005A3762">
                <w:pPr>
                  <w:pStyle w:val="TH-Spalte"/>
                  <w:rPr>
                    <w:lang w:val="de-AT" w:eastAsia="de-AT"/>
                  </w:rPr>
                </w:pPr>
                <w:r>
                  <w:t>insgesamt</w:t>
                </w:r>
              </w:p>
            </w:tc>
            <w:tc>
              <w:tcPr>
                <w:tcW w:w="1049" w:type="dxa"/>
                <w:shd w:val="clear" w:color="auto" w:fill="FFFFFF" w:themeFill="background2"/>
                <w:noWrap/>
                <w:hideMark/>
              </w:tcPr>
              <w:p w14:paraId="580B8420" w14:textId="08F57734" w:rsidR="005A3762" w:rsidRPr="00445C61" w:rsidRDefault="005A3762" w:rsidP="005A3762">
                <w:pPr>
                  <w:pStyle w:val="TH-Spalte"/>
                  <w:rPr>
                    <w:lang w:val="de-AT" w:eastAsia="de-AT"/>
                  </w:rPr>
                </w:pPr>
                <w:r>
                  <w:t>weiblich</w:t>
                </w:r>
              </w:p>
            </w:tc>
            <w:tc>
              <w:tcPr>
                <w:tcW w:w="1049" w:type="dxa"/>
                <w:shd w:val="clear" w:color="auto" w:fill="FFFFFF" w:themeFill="background2"/>
                <w:noWrap/>
                <w:hideMark/>
              </w:tcPr>
              <w:p w14:paraId="4CD8A41A" w14:textId="5462EDA5" w:rsidR="005A3762" w:rsidRPr="00445C61" w:rsidRDefault="005A3762" w:rsidP="005A3762">
                <w:pPr>
                  <w:pStyle w:val="TH-Spalte"/>
                  <w:rPr>
                    <w:lang w:val="de-AT" w:eastAsia="de-AT"/>
                  </w:rPr>
                </w:pPr>
                <w:r>
                  <w:t>männlich</w:t>
                </w:r>
              </w:p>
            </w:tc>
            <w:tc>
              <w:tcPr>
                <w:tcW w:w="1049" w:type="dxa"/>
                <w:shd w:val="clear" w:color="auto" w:fill="FFFFFF" w:themeFill="background2"/>
              </w:tcPr>
              <w:p w14:paraId="3FC14DBE" w14:textId="63EF6CB6" w:rsidR="005A3762" w:rsidRDefault="005A3762" w:rsidP="005A3762">
                <w:pPr>
                  <w:pStyle w:val="TH-Spalte"/>
                </w:pPr>
                <w:proofErr w:type="spellStart"/>
                <w:r>
                  <w:t>inter</w:t>
                </w:r>
                <w:proofErr w:type="spellEnd"/>
                <w:r>
                  <w:t>/</w:t>
                </w:r>
                <w:r w:rsidR="00171D88">
                  <w:br/>
                </w:r>
                <w:r>
                  <w:t>divers</w:t>
                </w:r>
              </w:p>
            </w:tc>
          </w:tr>
          <w:tr w:rsidR="00DE6B42" w:rsidRPr="00445C61" w14:paraId="7E032AAB" w14:textId="75D05A52" w:rsidTr="006037E6">
            <w:trPr>
              <w:trHeight w:val="265"/>
            </w:trPr>
            <w:tc>
              <w:tcPr>
                <w:tcW w:w="2835" w:type="dxa"/>
                <w:noWrap/>
                <w:hideMark/>
              </w:tcPr>
              <w:p w14:paraId="1309A2C9" w14:textId="77777777" w:rsidR="00DE6B42" w:rsidRPr="00445C61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445C61">
                  <w:rPr>
                    <w:lang w:val="de-AT" w:eastAsia="de-AT"/>
                  </w:rPr>
                  <w:t>Angestellte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73B6AFB7" w14:textId="3B479F69" w:rsidR="00DE6B42" w:rsidRPr="00440CC4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42 551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427FF03F" w14:textId="3ED8D2A7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39 950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413088F6" w14:textId="2D89B002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2 601</w:t>
                </w:r>
              </w:p>
            </w:tc>
            <w:tc>
              <w:tcPr>
                <w:tcW w:w="1049" w:type="dxa"/>
                <w:vAlign w:val="center"/>
              </w:tcPr>
              <w:p w14:paraId="5525F5FF" w14:textId="01FEEDE8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 w:rsidRPr="00487977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445C61" w14:paraId="449B11F6" w14:textId="2C5B1B5E" w:rsidTr="006037E6">
            <w:trPr>
              <w:trHeight w:val="265"/>
            </w:trPr>
            <w:tc>
              <w:tcPr>
                <w:tcW w:w="2835" w:type="dxa"/>
                <w:noWrap/>
                <w:hideMark/>
              </w:tcPr>
              <w:p w14:paraId="5A88D223" w14:textId="77777777" w:rsidR="00DE6B42" w:rsidRPr="00445C61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445C61">
                  <w:rPr>
                    <w:lang w:val="de-AT" w:eastAsia="de-AT"/>
                  </w:rPr>
                  <w:t>ArbeiterInnen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4DF277D5" w14:textId="17A76C3C" w:rsidR="00DE6B42" w:rsidRPr="00440CC4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9 579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69EC0E87" w14:textId="6C31DF4E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8 894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1FF63D51" w14:textId="4132DBD5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685</w:t>
                </w:r>
              </w:p>
            </w:tc>
            <w:tc>
              <w:tcPr>
                <w:tcW w:w="1049" w:type="dxa"/>
                <w:vAlign w:val="center"/>
              </w:tcPr>
              <w:p w14:paraId="3E35B5EC" w14:textId="787DE7F2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 w:rsidRPr="00487977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445C61" w14:paraId="730F7E4F" w14:textId="2D90F13B" w:rsidTr="006037E6">
            <w:trPr>
              <w:trHeight w:val="265"/>
            </w:trPr>
            <w:tc>
              <w:tcPr>
                <w:tcW w:w="2835" w:type="dxa"/>
                <w:noWrap/>
                <w:hideMark/>
              </w:tcPr>
              <w:p w14:paraId="0C0CD36D" w14:textId="77777777" w:rsidR="00DE6B42" w:rsidRPr="00445C61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445C61">
                  <w:rPr>
                    <w:lang w:val="de-AT" w:eastAsia="de-AT"/>
                  </w:rPr>
                  <w:t>Vertragsbedienstete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6317B3E5" w14:textId="3EBE3657" w:rsidR="00DE6B42" w:rsidRPr="00440CC4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9 162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1F5D33FB" w14:textId="43A2044A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8 646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559FEB37" w14:textId="321FD057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516</w:t>
                </w:r>
              </w:p>
            </w:tc>
            <w:tc>
              <w:tcPr>
                <w:tcW w:w="1049" w:type="dxa"/>
                <w:vAlign w:val="center"/>
              </w:tcPr>
              <w:p w14:paraId="2C833DC0" w14:textId="5E7C3F72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 w:rsidRPr="00487977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445C61" w14:paraId="213BB036" w14:textId="41E4B602" w:rsidTr="006037E6">
            <w:trPr>
              <w:trHeight w:val="265"/>
            </w:trPr>
            <w:tc>
              <w:tcPr>
                <w:tcW w:w="2835" w:type="dxa"/>
                <w:noWrap/>
                <w:hideMark/>
              </w:tcPr>
              <w:p w14:paraId="346D9B08" w14:textId="77777777" w:rsidR="00DE6B42" w:rsidRPr="00445C61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445C61">
                  <w:rPr>
                    <w:lang w:val="de-AT" w:eastAsia="de-AT"/>
                  </w:rPr>
                  <w:t>Selbständige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6BE13EF8" w14:textId="4FD36FD7" w:rsidR="00DE6B42" w:rsidRPr="00440CC4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1 775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3B39B1B8" w14:textId="4230C7E8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1 583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2F63C2FA" w14:textId="7EB336D4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192</w:t>
                </w:r>
              </w:p>
            </w:tc>
            <w:tc>
              <w:tcPr>
                <w:tcW w:w="1049" w:type="dxa"/>
                <w:vAlign w:val="center"/>
              </w:tcPr>
              <w:p w14:paraId="7E273A99" w14:textId="58F5B595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 w:rsidRPr="00487977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445C61" w14:paraId="5D666D7D" w14:textId="41FFF18C" w:rsidTr="006037E6">
            <w:trPr>
              <w:trHeight w:val="265"/>
            </w:trPr>
            <w:tc>
              <w:tcPr>
                <w:tcW w:w="2835" w:type="dxa"/>
                <w:noWrap/>
                <w:hideMark/>
              </w:tcPr>
              <w:p w14:paraId="09E3D4B9" w14:textId="77777777" w:rsidR="00DE6B42" w:rsidRPr="00445C61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445C61">
                  <w:rPr>
                    <w:lang w:val="de-AT" w:eastAsia="de-AT"/>
                  </w:rPr>
                  <w:t>Bäuerinnen/Bauern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04646D2A" w14:textId="3512D71B" w:rsidR="00DE6B42" w:rsidRPr="00440CC4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536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1BBCA154" w14:textId="6F45980D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433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2E85C86B" w14:textId="4E9D3576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103</w:t>
                </w:r>
              </w:p>
            </w:tc>
            <w:tc>
              <w:tcPr>
                <w:tcW w:w="1049" w:type="dxa"/>
                <w:vAlign w:val="center"/>
              </w:tcPr>
              <w:p w14:paraId="12E26C57" w14:textId="11291E61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 w:rsidRPr="00487977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445C61" w14:paraId="5517D9BA" w14:textId="13630F57" w:rsidTr="006037E6">
            <w:trPr>
              <w:trHeight w:val="265"/>
            </w:trPr>
            <w:tc>
              <w:tcPr>
                <w:tcW w:w="2835" w:type="dxa"/>
                <w:noWrap/>
                <w:hideMark/>
              </w:tcPr>
              <w:p w14:paraId="3D832C3A" w14:textId="77777777" w:rsidR="00DE6B42" w:rsidRPr="00445C61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445C61">
                  <w:rPr>
                    <w:lang w:val="de-AT" w:eastAsia="de-AT"/>
                  </w:rPr>
                  <w:t>Hausfrauen/Hausmänner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6C448269" w14:textId="53C801DD" w:rsidR="00DE6B42" w:rsidRPr="00440CC4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11 368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1B4BF214" w14:textId="7CD37202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11 194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4B92AD86" w14:textId="140873CC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174</w:t>
                </w:r>
              </w:p>
            </w:tc>
            <w:tc>
              <w:tcPr>
                <w:tcW w:w="1049" w:type="dxa"/>
                <w:vAlign w:val="center"/>
              </w:tcPr>
              <w:p w14:paraId="5A5025E4" w14:textId="73BA479C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 w:rsidRPr="00487977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445C61" w14:paraId="355CD966" w14:textId="4FCA78E3" w:rsidTr="006037E6">
            <w:trPr>
              <w:trHeight w:val="265"/>
            </w:trPr>
            <w:tc>
              <w:tcPr>
                <w:tcW w:w="2835" w:type="dxa"/>
                <w:noWrap/>
                <w:hideMark/>
              </w:tcPr>
              <w:p w14:paraId="0F088B91" w14:textId="77777777" w:rsidR="00DE6B42" w:rsidRPr="00445C61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445C61">
                  <w:rPr>
                    <w:lang w:val="de-AT" w:eastAsia="de-AT"/>
                  </w:rPr>
                  <w:t>StudentInnen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55DEE8BB" w14:textId="2ECD182F" w:rsidR="00DE6B42" w:rsidRPr="00440CC4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534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63932A78" w14:textId="77C7E5C1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516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1FD123F3" w14:textId="2AEFBA50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18</w:t>
                </w:r>
              </w:p>
            </w:tc>
            <w:tc>
              <w:tcPr>
                <w:tcW w:w="1049" w:type="dxa"/>
                <w:vAlign w:val="center"/>
              </w:tcPr>
              <w:p w14:paraId="258C8D3C" w14:textId="1E136964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 w:rsidRPr="00487977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445C61" w14:paraId="15829BA0" w14:textId="1C12F870" w:rsidTr="006037E6">
            <w:trPr>
              <w:trHeight w:val="265"/>
            </w:trPr>
            <w:tc>
              <w:tcPr>
                <w:tcW w:w="2835" w:type="dxa"/>
                <w:noWrap/>
                <w:hideMark/>
              </w:tcPr>
              <w:p w14:paraId="460CF9C4" w14:textId="77777777" w:rsidR="00DE6B42" w:rsidRPr="00445C61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445C61">
                  <w:rPr>
                    <w:lang w:val="de-AT" w:eastAsia="de-AT"/>
                  </w:rPr>
                  <w:t>SchülerInnen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7AD6BAA0" w14:textId="1992EDF7" w:rsidR="00DE6B42" w:rsidRPr="00440CC4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205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1AC297F2" w14:textId="40ED8D09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204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364BD04B" w14:textId="169C800C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</w:t>
                </w:r>
              </w:p>
            </w:tc>
            <w:tc>
              <w:tcPr>
                <w:tcW w:w="1049" w:type="dxa"/>
                <w:vAlign w:val="center"/>
              </w:tcPr>
              <w:p w14:paraId="1ED198A9" w14:textId="156DA13D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 w:rsidRPr="00487977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445C61" w14:paraId="1BDACFB0" w14:textId="69DA592B" w:rsidTr="006037E6">
            <w:trPr>
              <w:trHeight w:val="265"/>
            </w:trPr>
            <w:tc>
              <w:tcPr>
                <w:tcW w:w="2835" w:type="dxa"/>
                <w:noWrap/>
                <w:hideMark/>
              </w:tcPr>
              <w:p w14:paraId="4E98FC73" w14:textId="77777777" w:rsidR="00DE6B42" w:rsidRPr="00445C61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445C61">
                  <w:rPr>
                    <w:lang w:val="de-AT" w:eastAsia="de-AT"/>
                  </w:rPr>
                  <w:t>Beamtinnen/Beamte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5E19B1E0" w14:textId="65EA1587" w:rsidR="00DE6B42" w:rsidRPr="00440CC4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842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1AC9C002" w14:textId="62A9D76C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642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48D7DA34" w14:textId="0D64C0C3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200</w:t>
                </w:r>
              </w:p>
            </w:tc>
            <w:tc>
              <w:tcPr>
                <w:tcW w:w="1049" w:type="dxa"/>
                <w:vAlign w:val="center"/>
              </w:tcPr>
              <w:p w14:paraId="789BB549" w14:textId="646C2C65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 w:rsidRPr="00487977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445C61" w14:paraId="353382EC" w14:textId="0886BC97" w:rsidTr="006037E6">
            <w:trPr>
              <w:trHeight w:val="265"/>
            </w:trPr>
            <w:tc>
              <w:tcPr>
                <w:tcW w:w="2835" w:type="dxa"/>
                <w:noWrap/>
                <w:hideMark/>
              </w:tcPr>
              <w:p w14:paraId="345E61C3" w14:textId="77777777" w:rsidR="00DE6B42" w:rsidRPr="00445C61" w:rsidRDefault="00DE6B42" w:rsidP="00DE6B42">
                <w:pPr>
                  <w:pStyle w:val="TH-Zeile"/>
                  <w:rPr>
                    <w:lang w:val="de-AT" w:eastAsia="de-AT"/>
                  </w:rPr>
                </w:pPr>
                <w:proofErr w:type="spellStart"/>
                <w:r w:rsidRPr="00445C61">
                  <w:rPr>
                    <w:lang w:val="de-AT" w:eastAsia="de-AT"/>
                  </w:rPr>
                  <w:t>ArbeitslosengeldbezieherInnen</w:t>
                </w:r>
                <w:proofErr w:type="spellEnd"/>
              </w:p>
            </w:tc>
            <w:tc>
              <w:tcPr>
                <w:tcW w:w="1049" w:type="dxa"/>
                <w:noWrap/>
                <w:vAlign w:val="center"/>
              </w:tcPr>
              <w:p w14:paraId="23D952FA" w14:textId="562588E4" w:rsidR="00DE6B42" w:rsidRPr="00440CC4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7 391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63511231" w14:textId="4B0DFB9D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7 181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3833C5AE" w14:textId="64BA415A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210</w:t>
                </w:r>
              </w:p>
            </w:tc>
            <w:tc>
              <w:tcPr>
                <w:tcW w:w="1049" w:type="dxa"/>
                <w:vAlign w:val="center"/>
              </w:tcPr>
              <w:p w14:paraId="33FDA521" w14:textId="799B362E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 w:rsidRPr="00487977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445C61" w14:paraId="4A690FE7" w14:textId="24B4A647" w:rsidTr="006037E6">
            <w:trPr>
              <w:trHeight w:val="265"/>
            </w:trPr>
            <w:tc>
              <w:tcPr>
                <w:tcW w:w="2835" w:type="dxa"/>
                <w:noWrap/>
                <w:hideMark/>
              </w:tcPr>
              <w:p w14:paraId="143261FE" w14:textId="77777777" w:rsidR="00DE6B42" w:rsidRPr="00445C61" w:rsidRDefault="00DE6B42" w:rsidP="00DE6B42">
                <w:pPr>
                  <w:pStyle w:val="TH-Zeile"/>
                  <w:rPr>
                    <w:lang w:val="de-AT" w:eastAsia="de-AT"/>
                  </w:rPr>
                </w:pPr>
                <w:proofErr w:type="spellStart"/>
                <w:r w:rsidRPr="00445C61">
                  <w:rPr>
                    <w:lang w:val="de-AT" w:eastAsia="de-AT"/>
                  </w:rPr>
                  <w:t>NotstandshilfebezieherInnen</w:t>
                </w:r>
                <w:proofErr w:type="spellEnd"/>
              </w:p>
            </w:tc>
            <w:tc>
              <w:tcPr>
                <w:tcW w:w="1049" w:type="dxa"/>
                <w:noWrap/>
                <w:vAlign w:val="center"/>
              </w:tcPr>
              <w:p w14:paraId="6BE600F9" w14:textId="7850EB28" w:rsidR="00DE6B42" w:rsidRPr="00440CC4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2 852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71C03708" w14:textId="4B3E18E4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2 770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760C215E" w14:textId="49431E2E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82</w:t>
                </w:r>
              </w:p>
            </w:tc>
            <w:tc>
              <w:tcPr>
                <w:tcW w:w="1049" w:type="dxa"/>
                <w:vAlign w:val="center"/>
              </w:tcPr>
              <w:p w14:paraId="415BA99D" w14:textId="4DABAF0F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 w:rsidRPr="00487977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445C61" w14:paraId="7045C8FF" w14:textId="7486D23C" w:rsidTr="006037E6">
            <w:trPr>
              <w:trHeight w:val="265"/>
            </w:trPr>
            <w:tc>
              <w:tcPr>
                <w:tcW w:w="2835" w:type="dxa"/>
                <w:tcBorders>
                  <w:bottom w:val="single" w:sz="8" w:space="0" w:color="auto"/>
                </w:tcBorders>
                <w:noWrap/>
                <w:hideMark/>
              </w:tcPr>
              <w:p w14:paraId="3B93FB64" w14:textId="77777777" w:rsidR="00DE6B42" w:rsidRPr="00445C61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445C61">
                  <w:rPr>
                    <w:lang w:val="de-AT" w:eastAsia="de-AT"/>
                  </w:rPr>
                  <w:t>Freie DienstnehmerInnen</w:t>
                </w:r>
              </w:p>
            </w:tc>
            <w:tc>
              <w:tcPr>
                <w:tcW w:w="1049" w:type="dxa"/>
                <w:tcBorders>
                  <w:bottom w:val="single" w:sz="8" w:space="0" w:color="auto"/>
                </w:tcBorders>
                <w:noWrap/>
                <w:vAlign w:val="center"/>
              </w:tcPr>
              <w:p w14:paraId="37200970" w14:textId="56239255" w:rsidR="00DE6B42" w:rsidRPr="00440CC4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103</w:t>
                </w:r>
              </w:p>
            </w:tc>
            <w:tc>
              <w:tcPr>
                <w:tcW w:w="1049" w:type="dxa"/>
                <w:tcBorders>
                  <w:bottom w:val="single" w:sz="8" w:space="0" w:color="auto"/>
                </w:tcBorders>
                <w:noWrap/>
                <w:vAlign w:val="center"/>
              </w:tcPr>
              <w:p w14:paraId="6316ECEB" w14:textId="11E86A99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94</w:t>
                </w:r>
              </w:p>
            </w:tc>
            <w:tc>
              <w:tcPr>
                <w:tcW w:w="1049" w:type="dxa"/>
                <w:tcBorders>
                  <w:bottom w:val="single" w:sz="8" w:space="0" w:color="auto"/>
                </w:tcBorders>
                <w:noWrap/>
                <w:vAlign w:val="center"/>
              </w:tcPr>
              <w:p w14:paraId="018BEE68" w14:textId="7CDA65A9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9</w:t>
                </w:r>
              </w:p>
            </w:tc>
            <w:tc>
              <w:tcPr>
                <w:tcW w:w="1049" w:type="dxa"/>
                <w:tcBorders>
                  <w:bottom w:val="single" w:sz="8" w:space="0" w:color="auto"/>
                </w:tcBorders>
                <w:vAlign w:val="center"/>
              </w:tcPr>
              <w:p w14:paraId="733C3EB5" w14:textId="69B21251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 w:rsidRPr="00487977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445C61" w14:paraId="0714B640" w14:textId="693E89C8" w:rsidTr="006037E6">
            <w:trPr>
              <w:trHeight w:val="265"/>
            </w:trPr>
            <w:tc>
              <w:tcPr>
                <w:tcW w:w="2835" w:type="dxa"/>
                <w:tcBorders>
                  <w:bottom w:val="single" w:sz="8" w:space="0" w:color="auto"/>
                </w:tcBorders>
                <w:noWrap/>
                <w:hideMark/>
              </w:tcPr>
              <w:p w14:paraId="403CC7D6" w14:textId="77777777" w:rsidR="00DE6B42" w:rsidRPr="00B23369" w:rsidRDefault="00DE6B42" w:rsidP="00DE6B42">
                <w:pPr>
                  <w:pStyle w:val="TH-Zeile"/>
                </w:pPr>
                <w:r w:rsidRPr="00B23369">
                  <w:t>Gesamt</w:t>
                </w:r>
              </w:p>
            </w:tc>
            <w:tc>
              <w:tcPr>
                <w:tcW w:w="1049" w:type="dxa"/>
                <w:tcBorders>
                  <w:bottom w:val="single" w:sz="8" w:space="0" w:color="auto"/>
                </w:tcBorders>
                <w:shd w:val="clear" w:color="auto" w:fill="F9FFC2" w:themeFill="accent6" w:themeFillTint="33"/>
                <w:noWrap/>
                <w:vAlign w:val="center"/>
              </w:tcPr>
              <w:p w14:paraId="76CB4304" w14:textId="471E96BF" w:rsidR="00DE6B42" w:rsidRPr="00440CC4" w:rsidRDefault="00DE6B42" w:rsidP="00DE6B42">
                <w:pPr>
                  <w:pStyle w:val="TD"/>
                  <w:rPr>
                    <w:rFonts w:ascii="Helv" w:eastAsia="Times New Roman" w:hAnsi="Helv" w:cs="Arial"/>
                    <w:b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86 898</w:t>
                </w:r>
              </w:p>
            </w:tc>
            <w:tc>
              <w:tcPr>
                <w:tcW w:w="1049" w:type="dxa"/>
                <w:tcBorders>
                  <w:bottom w:val="single" w:sz="8" w:space="0" w:color="auto"/>
                </w:tcBorders>
                <w:noWrap/>
                <w:vAlign w:val="center"/>
              </w:tcPr>
              <w:p w14:paraId="6ED6EE55" w14:textId="763A651C" w:rsidR="00DE6B42" w:rsidRPr="00440CC4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82 107</w:t>
                </w:r>
              </w:p>
            </w:tc>
            <w:tc>
              <w:tcPr>
                <w:tcW w:w="1049" w:type="dxa"/>
                <w:tcBorders>
                  <w:bottom w:val="single" w:sz="8" w:space="0" w:color="auto"/>
                </w:tcBorders>
                <w:noWrap/>
                <w:vAlign w:val="center"/>
              </w:tcPr>
              <w:p w14:paraId="468212B6" w14:textId="49D7641F" w:rsidR="00DE6B42" w:rsidRPr="00440CC4" w:rsidRDefault="00DE6B42" w:rsidP="00DE6B42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4 791</w:t>
                </w:r>
              </w:p>
            </w:tc>
            <w:tc>
              <w:tcPr>
                <w:tcW w:w="1049" w:type="dxa"/>
                <w:tcBorders>
                  <w:bottom w:val="single" w:sz="8" w:space="0" w:color="auto"/>
                </w:tcBorders>
                <w:vAlign w:val="center"/>
              </w:tcPr>
              <w:p w14:paraId="1F38AA61" w14:textId="23DE4221" w:rsidR="00DE6B42" w:rsidRPr="00EF3790" w:rsidRDefault="00DE6B42" w:rsidP="00DE6B42">
                <w:pPr>
                  <w:pStyle w:val="TD"/>
                  <w:rPr>
                    <w:rFonts w:ascii="Helv" w:eastAsia="Times New Roman" w:hAnsi="Helv" w:cs="Arial"/>
                    <w:bCs/>
                    <w:szCs w:val="20"/>
                    <w:lang w:val="de-AT" w:eastAsia="de-AT"/>
                  </w:rPr>
                </w:pPr>
                <w:r w:rsidRPr="00487977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</w:tbl>
      </w:sdtContent>
    </w:sdt>
    <w:p w14:paraId="7F5319F2" w14:textId="77777777" w:rsidR="00D43C5B" w:rsidRDefault="00D43C5B" w:rsidP="00DE6B42">
      <w:pPr>
        <w:pStyle w:val="KeinLeerraum"/>
      </w:pPr>
    </w:p>
    <w:p w14:paraId="0B09C204" w14:textId="015D6B88" w:rsidR="00923778" w:rsidRDefault="005A3762" w:rsidP="00605B99">
      <w:pPr>
        <w:pStyle w:val="KeinLeerraum"/>
      </w:pPr>
      <w:r>
        <w:br w:type="textWrapping" w:clear="all"/>
      </w:r>
    </w:p>
    <w:p w14:paraId="40A05877" w14:textId="7AD7CCAE" w:rsidR="00942EA8" w:rsidRDefault="00110A66" w:rsidP="00605B99">
      <w:pPr>
        <w:pStyle w:val="KeinLeerraum"/>
      </w:pPr>
      <w:r w:rsidRPr="001D56C9">
        <w:t>Achtung: Bei der Monatsstatistik für Geburten ab 1.3.2017 handelt es sich um eine Momentaufnahme, d.</w:t>
      </w:r>
      <w:r>
        <w:t> </w:t>
      </w:r>
      <w:r w:rsidRPr="001D56C9">
        <w:t>h., dass aufgrund der im Durchschnitt kürzeren Bezugsdauer der Väter</w:t>
      </w:r>
      <w:r>
        <w:t>,</w:t>
      </w:r>
      <w:r w:rsidRPr="001D56C9">
        <w:t xml:space="preserve"> diese deutlich weniger Bezugstage aufweisen als Mütter.</w:t>
      </w:r>
    </w:p>
    <w:p w14:paraId="318A2437" w14:textId="1D8672BB" w:rsidR="00D53CB3" w:rsidRDefault="00D53CB3" w:rsidP="00D53CB3">
      <w:pPr>
        <w:pStyle w:val="Beschriftung"/>
      </w:pPr>
      <w:r>
        <w:lastRenderedPageBreak/>
        <w:t xml:space="preserve">Tabelle </w:t>
      </w:r>
      <w:r w:rsidR="000B4683">
        <w:fldChar w:fldCharType="begin"/>
      </w:r>
      <w:r w:rsidR="000B4683">
        <w:instrText xml:space="preserve"> SEQ Tabelle \* ARABIC </w:instrText>
      </w:r>
      <w:r w:rsidR="000B4683">
        <w:fldChar w:fldCharType="separate"/>
      </w:r>
      <w:r w:rsidR="00B90CA5">
        <w:rPr>
          <w:noProof/>
        </w:rPr>
        <w:t>2</w:t>
      </w:r>
      <w:r w:rsidR="000B4683">
        <w:rPr>
          <w:noProof/>
        </w:rPr>
        <w:fldChar w:fldCharType="end"/>
      </w:r>
      <w:r w:rsidR="00E31015">
        <w:rPr>
          <w:noProof/>
        </w:rPr>
        <w:t xml:space="preserve"> Gesamt:</w:t>
      </w:r>
      <w:r w:rsidR="000B56C3">
        <w:t xml:space="preserve"> </w:t>
      </w:r>
      <w:r>
        <w:t>Fa</w:t>
      </w:r>
      <w:r w:rsidR="00290955">
        <w:t xml:space="preserve">llstatistik Berufsgruppen </w:t>
      </w:r>
      <w:r w:rsidR="00D07131">
        <w:t>nach</w:t>
      </w:r>
      <w:r w:rsidR="00290955" w:rsidRPr="00E31015">
        <w:t xml:space="preserve"> Lebensjahren</w:t>
      </w:r>
      <w:r>
        <w:t xml:space="preserve">, </w:t>
      </w:r>
      <w:r w:rsidR="002748EF">
        <w:t>erstellt am</w:t>
      </w:r>
      <w:r w:rsidR="002748EF" w:rsidRPr="008871BC">
        <w:t xml:space="preserve">: </w:t>
      </w:r>
      <w:r w:rsidR="00DB79FA">
        <w:t xml:space="preserve">01. </w:t>
      </w:r>
      <w:r w:rsidR="00DE6B42">
        <w:t>Oktober</w:t>
      </w:r>
      <w:r w:rsidR="00DB79FA">
        <w:t xml:space="preserve"> 2025</w:t>
      </w:r>
    </w:p>
    <w:sdt>
      <w:sdtPr>
        <w:rPr>
          <w:b w:val="0"/>
        </w:rPr>
        <w:alias w:val="axesPDF - Tabelle"/>
        <w:tag w:val="axesPDF:ID:Table:fa25bf1b-7a2a-4d0f-b306-60e1d75f9ff3"/>
        <w:id w:val="-832377508"/>
        <w:placeholder>
          <w:docPart w:val="11955683A269488ABF8EC2000922377F"/>
        </w:placeholder>
      </w:sdtPr>
      <w:sdtEndPr>
        <w:rPr>
          <w:rFonts w:ascii="Helv" w:eastAsia="Times New Roman" w:hAnsi="Helv" w:cs="Arial"/>
          <w:szCs w:val="20"/>
          <w:lang w:val="de-AT" w:eastAsia="de-AT"/>
        </w:rPr>
      </w:sdtEndPr>
      <w:sdtContent>
        <w:tbl>
          <w:tblPr>
            <w:tblStyle w:val="Tabellenraster"/>
            <w:tblW w:w="5000" w:type="pct"/>
            <w:tblLayout w:type="fixed"/>
            <w:tblLook w:val="0420" w:firstRow="1" w:lastRow="0" w:firstColumn="0" w:lastColumn="0" w:noHBand="0" w:noVBand="1"/>
          </w:tblPr>
          <w:tblGrid>
            <w:gridCol w:w="1980"/>
            <w:gridCol w:w="1048"/>
            <w:gridCol w:w="1048"/>
            <w:gridCol w:w="1048"/>
            <w:gridCol w:w="1048"/>
            <w:gridCol w:w="1048"/>
            <w:gridCol w:w="1048"/>
            <w:gridCol w:w="1048"/>
            <w:gridCol w:w="1048"/>
            <w:gridCol w:w="1048"/>
            <w:gridCol w:w="1048"/>
            <w:gridCol w:w="1048"/>
            <w:gridCol w:w="1049"/>
          </w:tblGrid>
          <w:tr w:rsidR="008021B6" w:rsidRPr="00942EA8" w14:paraId="6D67F662" w14:textId="77777777" w:rsidTr="008021B6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12"/>
            </w:trPr>
            <w:tc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9FFC2" w:themeFill="accent6" w:themeFillTint="33"/>
                <w:noWrap/>
                <w:hideMark/>
              </w:tcPr>
              <w:p w14:paraId="626EB54E" w14:textId="139F9266" w:rsidR="00E81309" w:rsidRPr="001D56C9" w:rsidRDefault="00E81309" w:rsidP="00E81309">
                <w:pPr>
                  <w:pStyle w:val="TH-Spaltelinks"/>
                </w:pPr>
                <w:r>
                  <w:t>Berufsgruppe</w:t>
                </w:r>
              </w:p>
            </w:tc>
            <w:tc>
              <w:tcPr>
                <w:tcW w:w="1048" w:type="dxa"/>
                <w:tcBorders>
                  <w:left w:val="single" w:sz="4" w:space="0" w:color="auto"/>
                  <w:bottom w:val="single" w:sz="8" w:space="0" w:color="auto"/>
                </w:tcBorders>
                <w:shd w:val="clear" w:color="auto" w:fill="F9FFC2" w:themeFill="accent6" w:themeFillTint="33"/>
                <w:noWrap/>
                <w:hideMark/>
              </w:tcPr>
              <w:p w14:paraId="4C2E56A3" w14:textId="66CBCEEB" w:rsidR="00E81309" w:rsidRPr="001D56C9" w:rsidRDefault="00E81309" w:rsidP="00E81309">
                <w:pPr>
                  <w:pStyle w:val="TH-Spalte"/>
                </w:pPr>
                <w:r w:rsidRPr="001D56C9">
                  <w:t>1. Jahr</w:t>
                </w:r>
                <w:r>
                  <w:t xml:space="preserve"> </w:t>
                </w:r>
                <w:r>
                  <w:br/>
                  <w:t>insgesamt</w:t>
                </w:r>
              </w:p>
            </w:tc>
            <w:tc>
              <w:tcPr>
                <w:tcW w:w="1048" w:type="dxa"/>
                <w:tcBorders>
                  <w:bottom w:val="single" w:sz="8" w:space="0" w:color="auto"/>
                </w:tcBorders>
                <w:shd w:val="clear" w:color="auto" w:fill="FFFFFF" w:themeFill="background2"/>
                <w:noWrap/>
                <w:hideMark/>
              </w:tcPr>
              <w:p w14:paraId="28BE9B3C" w14:textId="5A394A6F" w:rsidR="00E81309" w:rsidRPr="00F25FC7" w:rsidRDefault="00E81309" w:rsidP="00E81309">
                <w:pPr>
                  <w:pStyle w:val="TH-Spalte"/>
                </w:pPr>
                <w:r w:rsidRPr="00F25FC7">
                  <w:t xml:space="preserve">1. Jahr </w:t>
                </w:r>
                <w:r w:rsidRPr="00F25FC7">
                  <w:br/>
                  <w:t>weiblich</w:t>
                </w:r>
              </w:p>
            </w:tc>
            <w:tc>
              <w:tcPr>
                <w:tcW w:w="1048" w:type="dxa"/>
                <w:tcBorders>
                  <w:bottom w:val="single" w:sz="8" w:space="0" w:color="auto"/>
                </w:tcBorders>
                <w:shd w:val="clear" w:color="auto" w:fill="FFFFFF" w:themeFill="background2"/>
                <w:noWrap/>
                <w:hideMark/>
              </w:tcPr>
              <w:p w14:paraId="3356157A" w14:textId="59F6227A" w:rsidR="00E81309" w:rsidRPr="00F25FC7" w:rsidRDefault="00E81309" w:rsidP="00E81309">
                <w:pPr>
                  <w:pStyle w:val="TH-Spalte"/>
                </w:pPr>
                <w:r w:rsidRPr="00F25FC7">
                  <w:t xml:space="preserve">1. Jahr </w:t>
                </w:r>
                <w:r w:rsidRPr="00F25FC7">
                  <w:br/>
                  <w:t>männlich</w:t>
                </w:r>
              </w:p>
            </w:tc>
            <w:tc>
              <w:tcPr>
                <w:tcW w:w="1048" w:type="dxa"/>
                <w:tcBorders>
                  <w:bottom w:val="single" w:sz="8" w:space="0" w:color="auto"/>
                </w:tcBorders>
                <w:shd w:val="clear" w:color="auto" w:fill="auto"/>
              </w:tcPr>
              <w:p w14:paraId="39AFD0EE" w14:textId="2DBB005C" w:rsidR="00E81309" w:rsidRPr="001D56C9" w:rsidRDefault="00E81309" w:rsidP="00E81309">
                <w:pPr>
                  <w:pStyle w:val="TH-Spalte"/>
                </w:pPr>
                <w:r>
                  <w:t xml:space="preserve">1. Jahr </w:t>
                </w:r>
                <w:r>
                  <w:br/>
                </w:r>
                <w:proofErr w:type="spellStart"/>
                <w:r>
                  <w:t>inter</w:t>
                </w:r>
                <w:proofErr w:type="spellEnd"/>
                <w:r>
                  <w:t>/</w:t>
                </w:r>
                <w:r>
                  <w:br/>
                  <w:t>divers</w:t>
                </w:r>
              </w:p>
            </w:tc>
            <w:tc>
              <w:tcPr>
                <w:tcW w:w="1048" w:type="dxa"/>
                <w:tcBorders>
                  <w:bottom w:val="single" w:sz="8" w:space="0" w:color="auto"/>
                </w:tcBorders>
                <w:shd w:val="clear" w:color="auto" w:fill="F9FFC2" w:themeFill="accent6" w:themeFillTint="33"/>
                <w:noWrap/>
                <w:hideMark/>
              </w:tcPr>
              <w:p w14:paraId="0882CA82" w14:textId="44D4FB0C" w:rsidR="00E81309" w:rsidRPr="001D56C9" w:rsidRDefault="00E81309" w:rsidP="00E81309">
                <w:pPr>
                  <w:pStyle w:val="TH-Spalte"/>
                </w:pPr>
                <w:r w:rsidRPr="001D56C9">
                  <w:t>2. Jahr</w:t>
                </w:r>
                <w:r>
                  <w:t xml:space="preserve"> </w:t>
                </w:r>
                <w:r>
                  <w:br/>
                  <w:t>insgesamt</w:t>
                </w:r>
              </w:p>
            </w:tc>
            <w:tc>
              <w:tcPr>
                <w:tcW w:w="1048" w:type="dxa"/>
                <w:tcBorders>
                  <w:bottom w:val="single" w:sz="8" w:space="0" w:color="auto"/>
                </w:tcBorders>
                <w:shd w:val="clear" w:color="auto" w:fill="FFFFFF" w:themeFill="background2"/>
                <w:noWrap/>
                <w:hideMark/>
              </w:tcPr>
              <w:p w14:paraId="1C9F80E5" w14:textId="59682DAA" w:rsidR="00E81309" w:rsidRPr="00F25FC7" w:rsidRDefault="00E81309" w:rsidP="00E81309">
                <w:pPr>
                  <w:pStyle w:val="TH-Spalte"/>
                </w:pPr>
                <w:r w:rsidRPr="00F25FC7">
                  <w:t>2. Jahr</w:t>
                </w:r>
                <w:r w:rsidRPr="00F25FC7">
                  <w:br/>
                  <w:t>weiblich</w:t>
                </w:r>
              </w:p>
            </w:tc>
            <w:tc>
              <w:tcPr>
                <w:tcW w:w="1048" w:type="dxa"/>
                <w:tcBorders>
                  <w:bottom w:val="single" w:sz="8" w:space="0" w:color="auto"/>
                </w:tcBorders>
                <w:shd w:val="clear" w:color="auto" w:fill="FFFFFF" w:themeFill="background2"/>
                <w:noWrap/>
                <w:hideMark/>
              </w:tcPr>
              <w:p w14:paraId="2E20965A" w14:textId="35A75AF7" w:rsidR="00E81309" w:rsidRPr="00F25FC7" w:rsidRDefault="00E81309" w:rsidP="00E81309">
                <w:pPr>
                  <w:pStyle w:val="TH-Spalte"/>
                </w:pPr>
                <w:r w:rsidRPr="00F25FC7">
                  <w:t>2. Jahr</w:t>
                </w:r>
                <w:r w:rsidRPr="00F25FC7">
                  <w:br/>
                  <w:t>männlich</w:t>
                </w:r>
              </w:p>
            </w:tc>
            <w:tc>
              <w:tcPr>
                <w:tcW w:w="1048" w:type="dxa"/>
                <w:tcBorders>
                  <w:bottom w:val="single" w:sz="8" w:space="0" w:color="auto"/>
                </w:tcBorders>
                <w:shd w:val="clear" w:color="auto" w:fill="auto"/>
              </w:tcPr>
              <w:p w14:paraId="5C05D503" w14:textId="5E9EC6F7" w:rsidR="00E81309" w:rsidRPr="001D56C9" w:rsidRDefault="00E81309" w:rsidP="00E81309">
                <w:pPr>
                  <w:pStyle w:val="TH-Spalte"/>
                </w:pPr>
                <w:r>
                  <w:t xml:space="preserve">2. Jahr </w:t>
                </w:r>
                <w:r>
                  <w:br/>
                </w:r>
                <w:proofErr w:type="spellStart"/>
                <w:r>
                  <w:t>inter</w:t>
                </w:r>
                <w:proofErr w:type="spellEnd"/>
                <w:r>
                  <w:t>/</w:t>
                </w:r>
                <w:r>
                  <w:br/>
                  <w:t>divers</w:t>
                </w:r>
              </w:p>
            </w:tc>
            <w:tc>
              <w:tcPr>
                <w:tcW w:w="1048" w:type="dxa"/>
                <w:tcBorders>
                  <w:bottom w:val="single" w:sz="8" w:space="0" w:color="auto"/>
                </w:tcBorders>
                <w:shd w:val="clear" w:color="auto" w:fill="F9FFC2" w:themeFill="accent6" w:themeFillTint="33"/>
                <w:noWrap/>
                <w:hideMark/>
              </w:tcPr>
              <w:p w14:paraId="3334C746" w14:textId="3C8F2EDE" w:rsidR="00E81309" w:rsidRPr="001D56C9" w:rsidRDefault="00E81309" w:rsidP="00E81309">
                <w:pPr>
                  <w:pStyle w:val="TH-Spalte"/>
                </w:pPr>
                <w:r w:rsidRPr="001D56C9">
                  <w:t>3. Jahr</w:t>
                </w:r>
                <w:r>
                  <w:t xml:space="preserve"> </w:t>
                </w:r>
                <w:r>
                  <w:br/>
                  <w:t>insgesamt</w:t>
                </w:r>
              </w:p>
            </w:tc>
            <w:tc>
              <w:tcPr>
                <w:tcW w:w="1048" w:type="dxa"/>
                <w:tcBorders>
                  <w:bottom w:val="single" w:sz="8" w:space="0" w:color="auto"/>
                </w:tcBorders>
                <w:shd w:val="clear" w:color="auto" w:fill="FFFFFF" w:themeFill="background2"/>
                <w:noWrap/>
                <w:hideMark/>
              </w:tcPr>
              <w:p w14:paraId="0ACD9456" w14:textId="44B7A7DA" w:rsidR="00E81309" w:rsidRPr="00F25FC7" w:rsidRDefault="00E81309" w:rsidP="00E81309">
                <w:pPr>
                  <w:pStyle w:val="TH-Spalte"/>
                </w:pPr>
                <w:r w:rsidRPr="00F25FC7">
                  <w:t>3. Jahr</w:t>
                </w:r>
                <w:r w:rsidRPr="00F25FC7">
                  <w:br/>
                  <w:t>weiblich</w:t>
                </w:r>
              </w:p>
            </w:tc>
            <w:tc>
              <w:tcPr>
                <w:tcW w:w="1048" w:type="dxa"/>
                <w:tcBorders>
                  <w:bottom w:val="single" w:sz="8" w:space="0" w:color="auto"/>
                </w:tcBorders>
                <w:shd w:val="clear" w:color="auto" w:fill="FFFFFF" w:themeFill="background2"/>
              </w:tcPr>
              <w:p w14:paraId="74E1CDC4" w14:textId="063B4E66" w:rsidR="00E81309" w:rsidRPr="00F25FC7" w:rsidRDefault="00E81309" w:rsidP="00E81309">
                <w:pPr>
                  <w:pStyle w:val="TH-Spalte"/>
                </w:pPr>
                <w:r w:rsidRPr="00F25FC7">
                  <w:t>3. Jahr</w:t>
                </w:r>
                <w:r w:rsidRPr="00F25FC7">
                  <w:br/>
                  <w:t>männlich</w:t>
                </w:r>
              </w:p>
            </w:tc>
            <w:tc>
              <w:tcPr>
                <w:tcW w:w="1049" w:type="dxa"/>
                <w:tcBorders>
                  <w:bottom w:val="single" w:sz="8" w:space="0" w:color="auto"/>
                </w:tcBorders>
                <w:shd w:val="clear" w:color="auto" w:fill="FFFFFF" w:themeFill="background2"/>
                <w:noWrap/>
                <w:hideMark/>
              </w:tcPr>
              <w:p w14:paraId="0BC05ACC" w14:textId="61B83EEE" w:rsidR="00E81309" w:rsidRPr="00F25FC7" w:rsidRDefault="00E81309" w:rsidP="00E81309">
                <w:pPr>
                  <w:pStyle w:val="TH-Spalte"/>
                </w:pPr>
                <w:r w:rsidRPr="00F25FC7">
                  <w:t>3. Jahr</w:t>
                </w:r>
                <w:r w:rsidRPr="00F25FC7">
                  <w:br/>
                </w:r>
                <w:proofErr w:type="spellStart"/>
                <w:r>
                  <w:t>inter</w:t>
                </w:r>
                <w:proofErr w:type="spellEnd"/>
                <w:r>
                  <w:t>/</w:t>
                </w:r>
                <w:r>
                  <w:br/>
                  <w:t>divers</w:t>
                </w:r>
              </w:p>
            </w:tc>
          </w:tr>
          <w:tr w:rsidR="00DE6B42" w:rsidRPr="00942EA8" w14:paraId="6B92E1E7" w14:textId="77777777" w:rsidTr="006037E6">
            <w:trPr>
              <w:trHeight w:val="312"/>
            </w:trPr>
            <w:tc>
              <w:tcPr>
                <w:tcW w:w="1980" w:type="dxa"/>
                <w:tcBorders>
                  <w:top w:val="single" w:sz="4" w:space="0" w:color="auto"/>
                </w:tcBorders>
                <w:noWrap/>
                <w:hideMark/>
              </w:tcPr>
              <w:p w14:paraId="4864093C" w14:textId="77777777" w:rsidR="00DE6B42" w:rsidRPr="00942EA8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942EA8">
                  <w:rPr>
                    <w:lang w:val="de-AT" w:eastAsia="de-AT"/>
                  </w:rPr>
                  <w:t>Angestellte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40C3118C" w14:textId="6025CFF4" w:rsidR="00DE6B42" w:rsidRPr="00440CC4" w:rsidRDefault="00DE6B42" w:rsidP="00DE6B42">
                <w:pPr>
                  <w:pStyle w:val="TD"/>
                  <w:rPr>
                    <w:rFonts w:ascii="Helv" w:hAnsi="Helv"/>
                    <w:b/>
                    <w:bCs/>
                    <w:lang w:val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27 992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1684FE08" w14:textId="2BE6971F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26 826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0712280A" w14:textId="66E49397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1 166</w:t>
                </w:r>
              </w:p>
            </w:tc>
            <w:tc>
              <w:tcPr>
                <w:tcW w:w="1048" w:type="dxa"/>
                <w:vAlign w:val="center"/>
              </w:tcPr>
              <w:p w14:paraId="73A90525" w14:textId="19DE24ED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5E96C4C6" w14:textId="2779E9B7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12 793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5907C229" w14:textId="493D6193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11 432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19B07DC2" w14:textId="545DA90C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1 361</w:t>
                </w:r>
              </w:p>
            </w:tc>
            <w:tc>
              <w:tcPr>
                <w:tcW w:w="1048" w:type="dxa"/>
                <w:vAlign w:val="center"/>
              </w:tcPr>
              <w:p w14:paraId="62789140" w14:textId="609599A5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22D52D4E" w14:textId="372EE763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1 766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6737DB28" w14:textId="5F0E116F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1 692</w:t>
                </w:r>
              </w:p>
            </w:tc>
            <w:tc>
              <w:tcPr>
                <w:tcW w:w="1048" w:type="dxa"/>
                <w:vAlign w:val="center"/>
              </w:tcPr>
              <w:p w14:paraId="2FBF6538" w14:textId="0D6F8C64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74</w:t>
                </w:r>
              </w:p>
            </w:tc>
            <w:tc>
              <w:tcPr>
                <w:tcW w:w="1049" w:type="dxa"/>
                <w:tcBorders>
                  <w:top w:val="single" w:sz="8" w:space="0" w:color="auto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 w:themeFill="background2"/>
                <w:noWrap/>
                <w:vAlign w:val="center"/>
              </w:tcPr>
              <w:p w14:paraId="64DF74DB" w14:textId="5B97F1D7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 w:rsidRPr="00440CC4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942EA8" w14:paraId="004E9579" w14:textId="77777777" w:rsidTr="006037E6">
            <w:trPr>
              <w:trHeight w:val="312"/>
            </w:trPr>
            <w:tc>
              <w:tcPr>
                <w:tcW w:w="1980" w:type="dxa"/>
                <w:noWrap/>
                <w:hideMark/>
              </w:tcPr>
              <w:p w14:paraId="7CF14DC8" w14:textId="77777777" w:rsidR="00DE6B42" w:rsidRPr="00942EA8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942EA8">
                  <w:rPr>
                    <w:lang w:val="de-AT" w:eastAsia="de-AT"/>
                  </w:rPr>
                  <w:t>ArbeiterInnen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5041DD07" w14:textId="761BEDAE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4 727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09C93AA0" w14:textId="726B4BCD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4 442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07DAC0E1" w14:textId="769CB4B2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285</w:t>
                </w:r>
              </w:p>
            </w:tc>
            <w:tc>
              <w:tcPr>
                <w:tcW w:w="1048" w:type="dxa"/>
                <w:vAlign w:val="center"/>
              </w:tcPr>
              <w:p w14:paraId="05B8EE61" w14:textId="0EBE3407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6E26266B" w14:textId="1A44A811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3 986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489CB6EE" w14:textId="5DD6A25C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3 684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3F229D35" w14:textId="6C81FD91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302</w:t>
                </w:r>
              </w:p>
            </w:tc>
            <w:tc>
              <w:tcPr>
                <w:tcW w:w="1048" w:type="dxa"/>
                <w:vAlign w:val="center"/>
              </w:tcPr>
              <w:p w14:paraId="4E1AF755" w14:textId="3EBF19E4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2DF5BE71" w14:textId="6E1C0D5D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866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4797B3C4" w14:textId="4DF29C3A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768</w:t>
                </w:r>
              </w:p>
            </w:tc>
            <w:tc>
              <w:tcPr>
                <w:tcW w:w="1048" w:type="dxa"/>
                <w:vAlign w:val="center"/>
              </w:tcPr>
              <w:p w14:paraId="3E3E569A" w14:textId="5C7D13E8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98</w:t>
                </w:r>
              </w:p>
            </w:tc>
            <w:tc>
              <w:tcPr>
                <w:tcW w:w="104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 w:themeFill="background2"/>
                <w:noWrap/>
                <w:vAlign w:val="center"/>
              </w:tcPr>
              <w:p w14:paraId="21D84151" w14:textId="1194787C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 w:rsidRPr="00440CC4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942EA8" w14:paraId="6035F00E" w14:textId="77777777" w:rsidTr="006037E6">
            <w:trPr>
              <w:trHeight w:val="312"/>
            </w:trPr>
            <w:tc>
              <w:tcPr>
                <w:tcW w:w="1980" w:type="dxa"/>
                <w:noWrap/>
                <w:hideMark/>
              </w:tcPr>
              <w:p w14:paraId="61C8FCA6" w14:textId="77777777" w:rsidR="00DE6B42" w:rsidRPr="00942EA8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942EA8">
                  <w:rPr>
                    <w:lang w:val="de-AT" w:eastAsia="de-AT"/>
                  </w:rPr>
                  <w:t>Vertragsbedienstete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76916743" w14:textId="78EA9387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6 799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43336056" w14:textId="31CA0F2F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6 548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2503ABC5" w14:textId="5AF79DCF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251</w:t>
                </w:r>
              </w:p>
            </w:tc>
            <w:tc>
              <w:tcPr>
                <w:tcW w:w="1048" w:type="dxa"/>
                <w:vAlign w:val="center"/>
              </w:tcPr>
              <w:p w14:paraId="195EEB51" w14:textId="50EE8879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18E166F5" w14:textId="06CB93E8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2 171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1A3775EF" w14:textId="556CAA47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1 910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5CB41CC0" w14:textId="119BD531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261</w:t>
                </w:r>
              </w:p>
            </w:tc>
            <w:tc>
              <w:tcPr>
                <w:tcW w:w="1048" w:type="dxa"/>
                <w:vAlign w:val="center"/>
              </w:tcPr>
              <w:p w14:paraId="438C9989" w14:textId="56C3FAFF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04BFE42B" w14:textId="2F8B423F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192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50A1071C" w14:textId="1F0FD621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188</w:t>
                </w:r>
              </w:p>
            </w:tc>
            <w:tc>
              <w:tcPr>
                <w:tcW w:w="1048" w:type="dxa"/>
                <w:vAlign w:val="center"/>
              </w:tcPr>
              <w:p w14:paraId="590104C5" w14:textId="50DC7696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</w:t>
                </w:r>
              </w:p>
            </w:tc>
            <w:tc>
              <w:tcPr>
                <w:tcW w:w="104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 w:themeFill="background2"/>
                <w:noWrap/>
                <w:vAlign w:val="center"/>
              </w:tcPr>
              <w:p w14:paraId="4C9A8D92" w14:textId="0EB9AAF0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 w:rsidRPr="00440CC4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942EA8" w14:paraId="4170C2B1" w14:textId="77777777" w:rsidTr="006037E6">
            <w:trPr>
              <w:trHeight w:val="312"/>
            </w:trPr>
            <w:tc>
              <w:tcPr>
                <w:tcW w:w="1980" w:type="dxa"/>
                <w:noWrap/>
                <w:hideMark/>
              </w:tcPr>
              <w:p w14:paraId="10473702" w14:textId="77777777" w:rsidR="00DE6B42" w:rsidRPr="00942EA8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942EA8">
                  <w:rPr>
                    <w:lang w:val="de-AT" w:eastAsia="de-AT"/>
                  </w:rPr>
                  <w:t>Selbständige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17160D1D" w14:textId="5BF872F7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1 136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4401CCA7" w14:textId="1773EDBC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1 064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14150893" w14:textId="5DE1ECAD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72</w:t>
                </w:r>
              </w:p>
            </w:tc>
            <w:tc>
              <w:tcPr>
                <w:tcW w:w="1048" w:type="dxa"/>
                <w:vAlign w:val="center"/>
              </w:tcPr>
              <w:p w14:paraId="772F8E63" w14:textId="71E3A141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05F6A415" w14:textId="340763B3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543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62016157" w14:textId="07C9A467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439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6A002AC8" w14:textId="76697CED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104</w:t>
                </w:r>
              </w:p>
            </w:tc>
            <w:tc>
              <w:tcPr>
                <w:tcW w:w="1048" w:type="dxa"/>
                <w:vAlign w:val="center"/>
              </w:tcPr>
              <w:p w14:paraId="65FE279F" w14:textId="5A14A88C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2376353E" w14:textId="01866292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96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08E5454C" w14:textId="1DF2E1BC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80</w:t>
                </w:r>
              </w:p>
            </w:tc>
            <w:tc>
              <w:tcPr>
                <w:tcW w:w="1048" w:type="dxa"/>
                <w:vAlign w:val="center"/>
              </w:tcPr>
              <w:p w14:paraId="643AED58" w14:textId="3ECEA3F1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16</w:t>
                </w:r>
              </w:p>
            </w:tc>
            <w:tc>
              <w:tcPr>
                <w:tcW w:w="104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 w:themeFill="background2"/>
                <w:noWrap/>
                <w:vAlign w:val="center"/>
              </w:tcPr>
              <w:p w14:paraId="5EA029CF" w14:textId="2E94B935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 w:rsidRPr="00440CC4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942EA8" w14:paraId="1113E675" w14:textId="77777777" w:rsidTr="006037E6">
            <w:trPr>
              <w:trHeight w:val="312"/>
            </w:trPr>
            <w:tc>
              <w:tcPr>
                <w:tcW w:w="1980" w:type="dxa"/>
                <w:noWrap/>
                <w:hideMark/>
              </w:tcPr>
              <w:p w14:paraId="1DE9C7A3" w14:textId="77777777" w:rsidR="00DE6B42" w:rsidRPr="00942EA8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942EA8">
                  <w:rPr>
                    <w:lang w:val="de-AT" w:eastAsia="de-AT"/>
                  </w:rPr>
                  <w:t>Bäuerinnen/Bauern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2C9C68B2" w14:textId="528F6575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284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07693C26" w14:textId="048EB4DC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267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6B353C38" w14:textId="7A724B57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17</w:t>
                </w:r>
              </w:p>
            </w:tc>
            <w:tc>
              <w:tcPr>
                <w:tcW w:w="1048" w:type="dxa"/>
                <w:vAlign w:val="center"/>
              </w:tcPr>
              <w:p w14:paraId="390F14B6" w14:textId="47DC2F4B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745415F2" w14:textId="08A6BA14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186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58DACA71" w14:textId="69F0BC4F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129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5C952FAF" w14:textId="4D6D24BF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57</w:t>
                </w:r>
              </w:p>
            </w:tc>
            <w:tc>
              <w:tcPr>
                <w:tcW w:w="1048" w:type="dxa"/>
                <w:vAlign w:val="center"/>
              </w:tcPr>
              <w:p w14:paraId="3B598826" w14:textId="2FDFB801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62533639" w14:textId="393D7578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66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2D5406E5" w14:textId="23B07C16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37</w:t>
                </w:r>
              </w:p>
            </w:tc>
            <w:tc>
              <w:tcPr>
                <w:tcW w:w="1048" w:type="dxa"/>
                <w:vAlign w:val="center"/>
              </w:tcPr>
              <w:p w14:paraId="5A02D08A" w14:textId="270233F4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29</w:t>
                </w:r>
              </w:p>
            </w:tc>
            <w:tc>
              <w:tcPr>
                <w:tcW w:w="104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 w:themeFill="background2"/>
                <w:noWrap/>
                <w:vAlign w:val="center"/>
              </w:tcPr>
              <w:p w14:paraId="0B993F09" w14:textId="6957A139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 w:rsidRPr="00440CC4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942EA8" w14:paraId="0819CBEA" w14:textId="77777777" w:rsidTr="006037E6">
            <w:trPr>
              <w:trHeight w:val="312"/>
            </w:trPr>
            <w:tc>
              <w:tcPr>
                <w:tcW w:w="1980" w:type="dxa"/>
                <w:noWrap/>
                <w:hideMark/>
              </w:tcPr>
              <w:p w14:paraId="437CD418" w14:textId="24018221" w:rsidR="00DE6B42" w:rsidRPr="00942EA8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942EA8">
                  <w:rPr>
                    <w:lang w:val="de-AT" w:eastAsia="de-AT"/>
                  </w:rPr>
                  <w:t>Hausfrauen/Haus</w:t>
                </w:r>
                <w:r>
                  <w:rPr>
                    <w:lang w:val="de-AT" w:eastAsia="de-AT"/>
                  </w:rPr>
                  <w:t>-</w:t>
                </w:r>
                <w:r w:rsidRPr="00942EA8">
                  <w:rPr>
                    <w:lang w:val="de-AT" w:eastAsia="de-AT"/>
                  </w:rPr>
                  <w:t>männer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26E18266" w14:textId="48B75A1B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5 063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34544930" w14:textId="0C1EFEF5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5 039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208890E1" w14:textId="393455A9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24</w:t>
                </w:r>
              </w:p>
            </w:tc>
            <w:tc>
              <w:tcPr>
                <w:tcW w:w="1048" w:type="dxa"/>
                <w:vAlign w:val="center"/>
              </w:tcPr>
              <w:p w14:paraId="44BDA4EC" w14:textId="72DAE276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322AC46E" w14:textId="5E869788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4 819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2DBE8EBF" w14:textId="2293C640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4 766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0277069D" w14:textId="3E93D9A7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53</w:t>
                </w:r>
              </w:p>
            </w:tc>
            <w:tc>
              <w:tcPr>
                <w:tcW w:w="1048" w:type="dxa"/>
                <w:vAlign w:val="center"/>
              </w:tcPr>
              <w:p w14:paraId="5D1DC844" w14:textId="7EB3C6CD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2B45649E" w14:textId="1DFF1B11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1 486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2031C1FE" w14:textId="3E6CD582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1 389</w:t>
                </w:r>
              </w:p>
            </w:tc>
            <w:tc>
              <w:tcPr>
                <w:tcW w:w="1048" w:type="dxa"/>
                <w:vAlign w:val="center"/>
              </w:tcPr>
              <w:p w14:paraId="60F2F455" w14:textId="0C3723CC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97</w:t>
                </w:r>
              </w:p>
            </w:tc>
            <w:tc>
              <w:tcPr>
                <w:tcW w:w="104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 w:themeFill="background2"/>
                <w:noWrap/>
                <w:vAlign w:val="center"/>
              </w:tcPr>
              <w:p w14:paraId="2FEBE76B" w14:textId="287D2619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 w:rsidRPr="00440CC4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942EA8" w14:paraId="4B79D132" w14:textId="77777777" w:rsidTr="006037E6">
            <w:trPr>
              <w:trHeight w:val="312"/>
            </w:trPr>
            <w:tc>
              <w:tcPr>
                <w:tcW w:w="1980" w:type="dxa"/>
                <w:noWrap/>
                <w:hideMark/>
              </w:tcPr>
              <w:p w14:paraId="60B093E4" w14:textId="77777777" w:rsidR="00DE6B42" w:rsidRPr="00942EA8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942EA8">
                  <w:rPr>
                    <w:lang w:val="de-AT" w:eastAsia="de-AT"/>
                  </w:rPr>
                  <w:t>StudentInnen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71268165" w14:textId="16FBEDB1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278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6D3EEB49" w14:textId="29EDF3B7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274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21D5496E" w14:textId="53A4EAA6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</w:t>
                </w:r>
              </w:p>
            </w:tc>
            <w:tc>
              <w:tcPr>
                <w:tcW w:w="1048" w:type="dxa"/>
                <w:vAlign w:val="center"/>
              </w:tcPr>
              <w:p w14:paraId="7A5D5CFC" w14:textId="5E126185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0E6EC8D2" w14:textId="444DF1DA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211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4B1ADB2F" w14:textId="369A3EC5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202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60576B12" w14:textId="45618E1B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9</w:t>
                </w:r>
              </w:p>
            </w:tc>
            <w:tc>
              <w:tcPr>
                <w:tcW w:w="1048" w:type="dxa"/>
                <w:vAlign w:val="center"/>
              </w:tcPr>
              <w:p w14:paraId="3150B5C9" w14:textId="3A82848F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14B378F1" w14:textId="4F4657A5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45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44338281" w14:textId="244E9B58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40</w:t>
                </w:r>
              </w:p>
            </w:tc>
            <w:tc>
              <w:tcPr>
                <w:tcW w:w="1048" w:type="dxa"/>
                <w:vAlign w:val="center"/>
              </w:tcPr>
              <w:p w14:paraId="4C8B8940" w14:textId="7BE4FF7F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</w:t>
                </w:r>
              </w:p>
            </w:tc>
            <w:tc>
              <w:tcPr>
                <w:tcW w:w="104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 w:themeFill="background2"/>
                <w:noWrap/>
                <w:vAlign w:val="center"/>
              </w:tcPr>
              <w:p w14:paraId="0722573F" w14:textId="6D88DAE4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 w:rsidRPr="00440CC4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942EA8" w14:paraId="3CD7B699" w14:textId="77777777" w:rsidTr="006037E6">
            <w:trPr>
              <w:trHeight w:val="312"/>
            </w:trPr>
            <w:tc>
              <w:tcPr>
                <w:tcW w:w="1980" w:type="dxa"/>
                <w:noWrap/>
                <w:hideMark/>
              </w:tcPr>
              <w:p w14:paraId="1B5B45AE" w14:textId="77777777" w:rsidR="00DE6B42" w:rsidRPr="00942EA8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942EA8">
                  <w:rPr>
                    <w:lang w:val="de-AT" w:eastAsia="de-AT"/>
                  </w:rPr>
                  <w:t>SchülerInnen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178CE7E0" w14:textId="149DC93F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92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13A830AE" w14:textId="60555FFD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92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36602E72" w14:textId="14435C8F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8" w:type="dxa"/>
                <w:vAlign w:val="center"/>
              </w:tcPr>
              <w:p w14:paraId="2A2D25D8" w14:textId="6A9F2AE3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22E29DD6" w14:textId="65FA06DA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81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6ACDED16" w14:textId="5FBB9ECD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80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790D56BB" w14:textId="021220CA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</w:t>
                </w:r>
              </w:p>
            </w:tc>
            <w:tc>
              <w:tcPr>
                <w:tcW w:w="1048" w:type="dxa"/>
                <w:vAlign w:val="center"/>
              </w:tcPr>
              <w:p w14:paraId="340639AE" w14:textId="3A9C9240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0FC539F3" w14:textId="4B6FA338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32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1C4CD60D" w14:textId="5CA6F61D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32</w:t>
                </w:r>
              </w:p>
            </w:tc>
            <w:tc>
              <w:tcPr>
                <w:tcW w:w="1048" w:type="dxa"/>
                <w:vAlign w:val="center"/>
              </w:tcPr>
              <w:p w14:paraId="1DEFC82A" w14:textId="0E38B97C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 w:themeFill="background2"/>
                <w:noWrap/>
                <w:vAlign w:val="center"/>
              </w:tcPr>
              <w:p w14:paraId="4ABC8218" w14:textId="27FB300E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 w:rsidRPr="00440CC4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942EA8" w14:paraId="63148188" w14:textId="77777777" w:rsidTr="006037E6">
            <w:trPr>
              <w:trHeight w:val="312"/>
            </w:trPr>
            <w:tc>
              <w:tcPr>
                <w:tcW w:w="1980" w:type="dxa"/>
                <w:noWrap/>
                <w:hideMark/>
              </w:tcPr>
              <w:p w14:paraId="3A84EA4B" w14:textId="77777777" w:rsidR="00DE6B42" w:rsidRPr="00942EA8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942EA8">
                  <w:rPr>
                    <w:lang w:val="de-AT" w:eastAsia="de-AT"/>
                  </w:rPr>
                  <w:t>Beamtinnen/Beamte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181D0981" w14:textId="4F779D6C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616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2D024D91" w14:textId="1E5D0B31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514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4C6673E4" w14:textId="2BB4AEDC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102</w:t>
                </w:r>
              </w:p>
            </w:tc>
            <w:tc>
              <w:tcPr>
                <w:tcW w:w="1048" w:type="dxa"/>
                <w:vAlign w:val="center"/>
              </w:tcPr>
              <w:p w14:paraId="3999BB69" w14:textId="275BFE85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1178BEDC" w14:textId="3CB9FE7E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216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603EA6E8" w14:textId="2C09B90D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118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5E95F9D5" w14:textId="66898AF2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98</w:t>
                </w:r>
              </w:p>
            </w:tc>
            <w:tc>
              <w:tcPr>
                <w:tcW w:w="1048" w:type="dxa"/>
                <w:vAlign w:val="center"/>
              </w:tcPr>
              <w:p w14:paraId="36CEB2FD" w14:textId="4AF754D4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3A9E3B45" w14:textId="2D8B60FF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10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63548634" w14:textId="59B925B9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10</w:t>
                </w:r>
              </w:p>
            </w:tc>
            <w:tc>
              <w:tcPr>
                <w:tcW w:w="1048" w:type="dxa"/>
                <w:vAlign w:val="center"/>
              </w:tcPr>
              <w:p w14:paraId="0594EA9B" w14:textId="3ED994AD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 w:themeFill="background2"/>
                <w:noWrap/>
                <w:vAlign w:val="center"/>
              </w:tcPr>
              <w:p w14:paraId="3CAD6550" w14:textId="4CBA60B6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 w:rsidRPr="00440CC4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942EA8" w14:paraId="4216ECC5" w14:textId="77777777" w:rsidTr="006037E6">
            <w:trPr>
              <w:trHeight w:val="312"/>
            </w:trPr>
            <w:tc>
              <w:tcPr>
                <w:tcW w:w="1980" w:type="dxa"/>
                <w:noWrap/>
                <w:hideMark/>
              </w:tcPr>
              <w:p w14:paraId="24BA2596" w14:textId="17D24095" w:rsidR="00DE6B42" w:rsidRPr="00942EA8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942EA8">
                  <w:rPr>
                    <w:lang w:val="de-AT" w:eastAsia="de-AT"/>
                  </w:rPr>
                  <w:t>Arbeitslosengeld</w:t>
                </w:r>
                <w:r>
                  <w:rPr>
                    <w:lang w:val="de-AT" w:eastAsia="de-AT"/>
                  </w:rPr>
                  <w:t>-</w:t>
                </w:r>
                <w:proofErr w:type="spellStart"/>
                <w:r w:rsidRPr="00942EA8">
                  <w:rPr>
                    <w:lang w:val="de-AT" w:eastAsia="de-AT"/>
                  </w:rPr>
                  <w:t>bezieherInnen</w:t>
                </w:r>
                <w:proofErr w:type="spellEnd"/>
              </w:p>
            </w:tc>
            <w:tc>
              <w:tcPr>
                <w:tcW w:w="1048" w:type="dxa"/>
                <w:noWrap/>
                <w:vAlign w:val="center"/>
              </w:tcPr>
              <w:p w14:paraId="1440A38B" w14:textId="4AE346A8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3 425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0ECEB9E1" w14:textId="6CE8AD5B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3 381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2BBDB0ED" w14:textId="42960829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44</w:t>
                </w:r>
              </w:p>
            </w:tc>
            <w:tc>
              <w:tcPr>
                <w:tcW w:w="1048" w:type="dxa"/>
                <w:vAlign w:val="center"/>
              </w:tcPr>
              <w:p w14:paraId="71C8B9F5" w14:textId="596E5DD0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273932D1" w14:textId="4A39F4C2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3 250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585F30AD" w14:textId="4EFD653A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3 155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56DB31E4" w14:textId="189104FB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95</w:t>
                </w:r>
              </w:p>
            </w:tc>
            <w:tc>
              <w:tcPr>
                <w:tcW w:w="1048" w:type="dxa"/>
                <w:vAlign w:val="center"/>
              </w:tcPr>
              <w:p w14:paraId="7562AEDE" w14:textId="1759180A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3215D7E3" w14:textId="1E72CDDD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716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0B07F410" w14:textId="68E2D7E0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645</w:t>
                </w:r>
              </w:p>
            </w:tc>
            <w:tc>
              <w:tcPr>
                <w:tcW w:w="1048" w:type="dxa"/>
                <w:vAlign w:val="center"/>
              </w:tcPr>
              <w:p w14:paraId="36A63196" w14:textId="1C338BF0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71</w:t>
                </w:r>
              </w:p>
            </w:tc>
            <w:tc>
              <w:tcPr>
                <w:tcW w:w="104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 w:themeFill="background2"/>
                <w:noWrap/>
                <w:vAlign w:val="center"/>
              </w:tcPr>
              <w:p w14:paraId="4B2AC00F" w14:textId="64ED47AA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 w:rsidRPr="00440CC4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942EA8" w14:paraId="33CFAF89" w14:textId="77777777" w:rsidTr="006037E6">
            <w:trPr>
              <w:trHeight w:val="312"/>
            </w:trPr>
            <w:tc>
              <w:tcPr>
                <w:tcW w:w="1980" w:type="dxa"/>
                <w:noWrap/>
                <w:hideMark/>
              </w:tcPr>
              <w:p w14:paraId="04861BEF" w14:textId="2A9423E6" w:rsidR="00DE6B42" w:rsidRPr="00942EA8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942EA8">
                  <w:rPr>
                    <w:lang w:val="de-AT" w:eastAsia="de-AT"/>
                  </w:rPr>
                  <w:t>Notstandshilfe</w:t>
                </w:r>
                <w:r>
                  <w:rPr>
                    <w:lang w:val="de-AT" w:eastAsia="de-AT"/>
                  </w:rPr>
                  <w:t>-</w:t>
                </w:r>
                <w:proofErr w:type="spellStart"/>
                <w:r w:rsidRPr="00942EA8">
                  <w:rPr>
                    <w:lang w:val="de-AT" w:eastAsia="de-AT"/>
                  </w:rPr>
                  <w:t>bezieherInnen</w:t>
                </w:r>
                <w:proofErr w:type="spellEnd"/>
              </w:p>
            </w:tc>
            <w:tc>
              <w:tcPr>
                <w:tcW w:w="1048" w:type="dxa"/>
                <w:noWrap/>
                <w:vAlign w:val="center"/>
              </w:tcPr>
              <w:p w14:paraId="27EA558D" w14:textId="4560B883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1 333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63E0BEC3" w14:textId="734D399A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1 306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4003360D" w14:textId="61334746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27</w:t>
                </w:r>
              </w:p>
            </w:tc>
            <w:tc>
              <w:tcPr>
                <w:tcW w:w="1048" w:type="dxa"/>
                <w:vAlign w:val="center"/>
              </w:tcPr>
              <w:p w14:paraId="6788AC85" w14:textId="4187611B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563D6A30" w14:textId="4E47C916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1 178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0D1F88A2" w14:textId="43105621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1 155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0DC9767D" w14:textId="73A717C0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23</w:t>
                </w:r>
              </w:p>
            </w:tc>
            <w:tc>
              <w:tcPr>
                <w:tcW w:w="1048" w:type="dxa"/>
                <w:vAlign w:val="center"/>
              </w:tcPr>
              <w:p w14:paraId="2E4A22DC" w14:textId="4D6D04A1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04D33F67" w14:textId="1DB6BE75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341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3734096B" w14:textId="7304739B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309</w:t>
                </w:r>
              </w:p>
            </w:tc>
            <w:tc>
              <w:tcPr>
                <w:tcW w:w="1048" w:type="dxa"/>
                <w:vAlign w:val="center"/>
              </w:tcPr>
              <w:p w14:paraId="5EC5CEE9" w14:textId="380231A3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32</w:t>
                </w:r>
              </w:p>
            </w:tc>
            <w:tc>
              <w:tcPr>
                <w:tcW w:w="104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 w:themeFill="background2"/>
                <w:noWrap/>
                <w:vAlign w:val="center"/>
              </w:tcPr>
              <w:p w14:paraId="625A0DC8" w14:textId="10E259AD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 w:rsidRPr="00440CC4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942EA8" w14:paraId="4AC8303C" w14:textId="77777777" w:rsidTr="006037E6">
            <w:trPr>
              <w:trHeight w:val="312"/>
            </w:trPr>
            <w:tc>
              <w:tcPr>
                <w:tcW w:w="1980" w:type="dxa"/>
                <w:noWrap/>
                <w:hideMark/>
              </w:tcPr>
              <w:p w14:paraId="418DFA9A" w14:textId="77777777" w:rsidR="00DE6B42" w:rsidRPr="00942EA8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942EA8">
                  <w:rPr>
                    <w:lang w:val="de-AT" w:eastAsia="de-AT"/>
                  </w:rPr>
                  <w:t>Freie DienstnehmerInnen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7ED3CBFE" w14:textId="13D54CF1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56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1E45DE9D" w14:textId="7C1F234C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51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7979F2F1" w14:textId="1CD3140A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</w:t>
                </w:r>
              </w:p>
            </w:tc>
            <w:tc>
              <w:tcPr>
                <w:tcW w:w="1048" w:type="dxa"/>
                <w:vAlign w:val="center"/>
              </w:tcPr>
              <w:p w14:paraId="5E9C6327" w14:textId="1A0A1A60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5669F372" w14:textId="7BC010BD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39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39AD4BD5" w14:textId="7E69E784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35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4843080A" w14:textId="1B6B8DBB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</w:t>
                </w:r>
              </w:p>
            </w:tc>
            <w:tc>
              <w:tcPr>
                <w:tcW w:w="1048" w:type="dxa"/>
                <w:vAlign w:val="center"/>
              </w:tcPr>
              <w:p w14:paraId="377D1C86" w14:textId="185BE96E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4E98436B" w14:textId="27624AC0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8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425F4D44" w14:textId="57B34629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8</w:t>
                </w:r>
              </w:p>
            </w:tc>
            <w:tc>
              <w:tcPr>
                <w:tcW w:w="1048" w:type="dxa"/>
                <w:vAlign w:val="center"/>
              </w:tcPr>
              <w:p w14:paraId="3B7424FD" w14:textId="31F9F388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 w:themeFill="background2"/>
                <w:noWrap/>
                <w:vAlign w:val="center"/>
              </w:tcPr>
              <w:p w14:paraId="5D240B09" w14:textId="7717D0CA" w:rsidR="00DE6B42" w:rsidRPr="00440CC4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 w:rsidRPr="00440CC4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942EA8" w14:paraId="0E4B04FB" w14:textId="77777777" w:rsidTr="008A3873">
            <w:trPr>
              <w:trHeight w:val="100"/>
            </w:trPr>
            <w:tc>
              <w:tcPr>
                <w:tcW w:w="1980" w:type="dxa"/>
                <w:noWrap/>
                <w:hideMark/>
              </w:tcPr>
              <w:p w14:paraId="7CEF5113" w14:textId="77777777" w:rsidR="00DE6B42" w:rsidRPr="00942EA8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942EA8">
                  <w:rPr>
                    <w:lang w:val="de-AT" w:eastAsia="de-AT"/>
                  </w:rPr>
                  <w:t>Gesamt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04063998" w14:textId="722FB1F7" w:rsidR="00DE6B42" w:rsidRPr="00440CC4" w:rsidRDefault="00DE6B42" w:rsidP="00DE6B42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51 801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7DDC4113" w14:textId="53462582" w:rsidR="00DE6B42" w:rsidRPr="00440CC4" w:rsidRDefault="00DE6B42" w:rsidP="00DE6B42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49 804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05B97356" w14:textId="078B7A77" w:rsidR="00DE6B42" w:rsidRPr="00440CC4" w:rsidRDefault="00DE6B42" w:rsidP="00DE6B42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1 997</w:t>
                </w:r>
              </w:p>
            </w:tc>
            <w:tc>
              <w:tcPr>
                <w:tcW w:w="1048" w:type="dxa"/>
                <w:vAlign w:val="center"/>
              </w:tcPr>
              <w:p w14:paraId="51E271D6" w14:textId="37142E22" w:rsidR="00DE6B42" w:rsidRPr="00440CC4" w:rsidRDefault="00DE6B42" w:rsidP="00DE6B42">
                <w:pPr>
                  <w:pStyle w:val="TD"/>
                  <w:rPr>
                    <w:rStyle w:val="Fett"/>
                    <w:rFonts w:ascii="Helv" w:hAnsi="Helv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368A606B" w14:textId="25899C16" w:rsidR="00DE6B42" w:rsidRPr="00440CC4" w:rsidRDefault="00DE6B42" w:rsidP="00DE6B42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29 473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75A1A8DB" w14:textId="4810A8F6" w:rsidR="00DE6B42" w:rsidRPr="00440CC4" w:rsidRDefault="00DE6B42" w:rsidP="00DE6B42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27 105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55D7DE68" w14:textId="1478DC4D" w:rsidR="00DE6B42" w:rsidRPr="00440CC4" w:rsidRDefault="00DE6B42" w:rsidP="00DE6B42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2 368</w:t>
                </w:r>
              </w:p>
            </w:tc>
            <w:tc>
              <w:tcPr>
                <w:tcW w:w="1048" w:type="dxa"/>
                <w:vAlign w:val="center"/>
              </w:tcPr>
              <w:p w14:paraId="2B104079" w14:textId="4D2A6BB5" w:rsidR="00DE6B42" w:rsidRPr="00440CC4" w:rsidRDefault="00DE6B42" w:rsidP="00DE6B42">
                <w:pPr>
                  <w:pStyle w:val="TD"/>
                  <w:rPr>
                    <w:rStyle w:val="Fett"/>
                    <w:rFonts w:ascii="Helv" w:hAnsi="Helv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557C1791" w14:textId="74A05E70" w:rsidR="00DE6B42" w:rsidRPr="00440CC4" w:rsidRDefault="00DE6B42" w:rsidP="00DE6B42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5 624</w:t>
                </w:r>
              </w:p>
            </w:tc>
            <w:tc>
              <w:tcPr>
                <w:tcW w:w="1048" w:type="dxa"/>
                <w:noWrap/>
                <w:vAlign w:val="center"/>
              </w:tcPr>
              <w:p w14:paraId="14A10313" w14:textId="7AC3E9C7" w:rsidR="00DE6B42" w:rsidRPr="00440CC4" w:rsidRDefault="00DE6B42" w:rsidP="00DE6B42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5 198</w:t>
                </w:r>
              </w:p>
            </w:tc>
            <w:tc>
              <w:tcPr>
                <w:tcW w:w="1048" w:type="dxa"/>
                <w:vAlign w:val="center"/>
              </w:tcPr>
              <w:p w14:paraId="4E6D7121" w14:textId="31EABDE2" w:rsidR="00DE6B42" w:rsidRPr="00440CC4" w:rsidRDefault="00DE6B42" w:rsidP="00DE6B42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426</w:t>
                </w:r>
              </w:p>
            </w:tc>
            <w:tc>
              <w:tcPr>
                <w:tcW w:w="104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  <w:p w14:paraId="7FFFAADE" w14:textId="6ACEFEDE" w:rsidR="00DE6B42" w:rsidRPr="00440CC4" w:rsidRDefault="00DE6B42" w:rsidP="00DE6B42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 w:rsidRPr="00440CC4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</w:tbl>
      </w:sdtContent>
    </w:sdt>
    <w:p w14:paraId="29BA5256" w14:textId="2C2A3A92" w:rsidR="00071621" w:rsidRDefault="00071621" w:rsidP="00DE6B42"/>
    <w:p w14:paraId="22C5ACB9" w14:textId="77777777" w:rsidR="001D56C9" w:rsidRDefault="001D56C9" w:rsidP="005A4D94">
      <w:pPr>
        <w:pStyle w:val="berschrift2"/>
        <w:pageBreakBefore/>
      </w:pPr>
      <w:r w:rsidRPr="001D56C9">
        <w:lastRenderedPageBreak/>
        <w:t>Berufsgruppen (KBG-Konto)</w:t>
      </w:r>
    </w:p>
    <w:p w14:paraId="3F2F16B0" w14:textId="7C32A66E" w:rsidR="009A47CA" w:rsidRDefault="00A110F4" w:rsidP="009A47CA">
      <w:pPr>
        <w:pStyle w:val="Beschriftung"/>
      </w:pPr>
      <w:r>
        <w:t xml:space="preserve">Tabelle </w:t>
      </w:r>
      <w:r w:rsidR="000B4683">
        <w:fldChar w:fldCharType="begin"/>
      </w:r>
      <w:r w:rsidR="000B4683">
        <w:instrText xml:space="preserve"> SEQ Tabelle \* ARABIC </w:instrText>
      </w:r>
      <w:r w:rsidR="000B4683">
        <w:fldChar w:fldCharType="separate"/>
      </w:r>
      <w:r w:rsidR="00B90CA5">
        <w:rPr>
          <w:noProof/>
        </w:rPr>
        <w:t>3</w:t>
      </w:r>
      <w:r w:rsidR="000B4683">
        <w:rPr>
          <w:noProof/>
        </w:rPr>
        <w:fldChar w:fldCharType="end"/>
      </w:r>
      <w:r w:rsidR="00F25FC7">
        <w:rPr>
          <w:noProof/>
        </w:rPr>
        <w:t xml:space="preserve"> KBG-Konto</w:t>
      </w:r>
      <w:r w:rsidRPr="00F25FC7">
        <w:t>:</w:t>
      </w:r>
      <w:r w:rsidRPr="00F11E5A">
        <w:t xml:space="preserve"> Fallstatistik nach Berufsgruppen, </w:t>
      </w:r>
      <w:r w:rsidR="002748EF">
        <w:t>erstellt am</w:t>
      </w:r>
      <w:r w:rsidR="00BC31FD">
        <w:t xml:space="preserve">: </w:t>
      </w:r>
      <w:r w:rsidR="00DB79FA">
        <w:t xml:space="preserve">01. </w:t>
      </w:r>
      <w:r w:rsidR="00DE6B42">
        <w:t>Oktober</w:t>
      </w:r>
      <w:r w:rsidR="00DB79FA">
        <w:t xml:space="preserve"> 2025</w:t>
      </w:r>
    </w:p>
    <w:sdt>
      <w:sdtPr>
        <w:rPr>
          <w:b w:val="0"/>
        </w:rPr>
        <w:alias w:val="axesPDF - Tabelle"/>
        <w:tag w:val="axesPDF:ID:Table:f4490667-87fd-435f-af06-fb892a9d01a9"/>
        <w:id w:val="1049194619"/>
        <w:placeholder>
          <w:docPart w:val="94DA5DBC54574953BF0B7CB00FBCF231"/>
        </w:placeholder>
      </w:sdtPr>
      <w:sdtEndPr>
        <w:rPr>
          <w:rFonts w:ascii="Helv" w:eastAsia="Times New Roman" w:hAnsi="Helv" w:cs="Arial"/>
          <w:szCs w:val="20"/>
          <w:lang w:val="de-AT" w:eastAsia="de-AT"/>
        </w:rPr>
      </w:sdtEndPr>
      <w:sdtContent>
        <w:tbl>
          <w:tblPr>
            <w:tblStyle w:val="Tabellenraster"/>
            <w:tblW w:w="0" w:type="auto"/>
            <w:tblLayout w:type="fixed"/>
            <w:tblLook w:val="0420" w:firstRow="1" w:lastRow="0" w:firstColumn="0" w:lastColumn="0" w:noHBand="0" w:noVBand="1"/>
          </w:tblPr>
          <w:tblGrid>
            <w:gridCol w:w="2835"/>
            <w:gridCol w:w="1049"/>
            <w:gridCol w:w="1049"/>
            <w:gridCol w:w="1049"/>
            <w:gridCol w:w="1049"/>
          </w:tblGrid>
          <w:tr w:rsidR="000F5C5F" w:rsidRPr="001D56C9" w14:paraId="46A5723D" w14:textId="5E9EFD91" w:rsidTr="00171D8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12"/>
            </w:trPr>
            <w:tc>
              <w:tcPr>
                <w:tcW w:w="2835" w:type="dxa"/>
                <w:shd w:val="clear" w:color="auto" w:fill="D9D9D9" w:themeFill="background2" w:themeFillShade="D9"/>
                <w:noWrap/>
                <w:hideMark/>
              </w:tcPr>
              <w:p w14:paraId="147FF499" w14:textId="20837A10" w:rsidR="000F5C5F" w:rsidRPr="001D56C9" w:rsidRDefault="000F5C5F" w:rsidP="000F5C5F">
                <w:pPr>
                  <w:pStyle w:val="TH-Spaltelinks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Berufsgruppe</w:t>
                </w:r>
              </w:p>
            </w:tc>
            <w:tc>
              <w:tcPr>
                <w:tcW w:w="1049" w:type="dxa"/>
                <w:shd w:val="clear" w:color="auto" w:fill="D9D9D9" w:themeFill="background2" w:themeFillShade="D9"/>
                <w:noWrap/>
                <w:hideMark/>
              </w:tcPr>
              <w:p w14:paraId="0BD75EB0" w14:textId="7F0CC8A6" w:rsidR="000F5C5F" w:rsidRPr="001D56C9" w:rsidRDefault="000F5C5F" w:rsidP="000F5C5F">
                <w:pPr>
                  <w:pStyle w:val="TH-Spalte"/>
                  <w:rPr>
                    <w:lang w:val="de-AT" w:eastAsia="de-AT"/>
                  </w:rPr>
                </w:pPr>
                <w:r>
                  <w:t>insgesamt</w:t>
                </w:r>
              </w:p>
            </w:tc>
            <w:tc>
              <w:tcPr>
                <w:tcW w:w="1049" w:type="dxa"/>
                <w:shd w:val="clear" w:color="auto" w:fill="FFFFFF" w:themeFill="background2"/>
                <w:noWrap/>
                <w:hideMark/>
              </w:tcPr>
              <w:p w14:paraId="605835E4" w14:textId="72CFC2C5" w:rsidR="000F5C5F" w:rsidRPr="00FD3384" w:rsidRDefault="000F5C5F" w:rsidP="000F5C5F">
                <w:pPr>
                  <w:pStyle w:val="TH-Spalte"/>
                  <w:rPr>
                    <w:lang w:val="de-AT" w:eastAsia="de-AT"/>
                  </w:rPr>
                </w:pPr>
                <w:r w:rsidRPr="00FD3384">
                  <w:t>weiblich</w:t>
                </w:r>
              </w:p>
            </w:tc>
            <w:tc>
              <w:tcPr>
                <w:tcW w:w="1049" w:type="dxa"/>
                <w:shd w:val="clear" w:color="auto" w:fill="FFFFFF" w:themeFill="background2"/>
                <w:noWrap/>
                <w:hideMark/>
              </w:tcPr>
              <w:p w14:paraId="33184F42" w14:textId="358E1AF4" w:rsidR="000F5C5F" w:rsidRPr="00FD3384" w:rsidRDefault="000F5C5F" w:rsidP="000F5C5F">
                <w:pPr>
                  <w:pStyle w:val="TH-Spalte"/>
                  <w:rPr>
                    <w:lang w:val="de-AT" w:eastAsia="de-AT"/>
                  </w:rPr>
                </w:pPr>
                <w:r w:rsidRPr="00FD3384">
                  <w:t>männlich</w:t>
                </w:r>
              </w:p>
            </w:tc>
            <w:tc>
              <w:tcPr>
                <w:tcW w:w="1049" w:type="dxa"/>
                <w:shd w:val="clear" w:color="auto" w:fill="FFFFFF" w:themeFill="background2"/>
              </w:tcPr>
              <w:p w14:paraId="35EF59A2" w14:textId="5A6EBE5A" w:rsidR="000F5C5F" w:rsidRPr="00FD3384" w:rsidRDefault="000F5C5F" w:rsidP="000F5C5F">
                <w:pPr>
                  <w:pStyle w:val="TH-Spalte"/>
                </w:pPr>
                <w:proofErr w:type="spellStart"/>
                <w:r>
                  <w:t>inter</w:t>
                </w:r>
                <w:proofErr w:type="spellEnd"/>
                <w:r>
                  <w:t>/</w:t>
                </w:r>
                <w:r w:rsidR="003F73CF">
                  <w:br/>
                </w:r>
                <w:r>
                  <w:t>divers</w:t>
                </w:r>
              </w:p>
            </w:tc>
          </w:tr>
          <w:tr w:rsidR="00DE6B42" w:rsidRPr="001D56C9" w14:paraId="6203D9DD" w14:textId="09D28546" w:rsidTr="00336870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541C7124" w14:textId="77777777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Angestellte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622D49E4" w14:textId="00C4A21F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20 233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7E78AB88" w14:textId="248C707A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19 831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76597C56" w14:textId="035B67EA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402</w:t>
                </w:r>
              </w:p>
            </w:tc>
            <w:tc>
              <w:tcPr>
                <w:tcW w:w="1049" w:type="dxa"/>
                <w:vAlign w:val="center"/>
              </w:tcPr>
              <w:p w14:paraId="6C487887" w14:textId="7F605409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2201F8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43E9EBDC" w14:textId="3EEFED35" w:rsidTr="00336870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48C9DF68" w14:textId="77777777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ArbeiterInnen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038C76BF" w14:textId="08AB61DF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7 438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3EB42852" w14:textId="06194C40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7 214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207BAEB4" w14:textId="6E9A83B1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224</w:t>
                </w:r>
              </w:p>
            </w:tc>
            <w:tc>
              <w:tcPr>
                <w:tcW w:w="1049" w:type="dxa"/>
                <w:vAlign w:val="center"/>
              </w:tcPr>
              <w:p w14:paraId="6DCE5EA8" w14:textId="25F73DCB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2201F8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025C89C5" w14:textId="65EF4BD7" w:rsidTr="00336870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000A20CE" w14:textId="77777777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Vertragsbedienstete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1F99360F" w14:textId="7E05C892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2 728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53BBB245" w14:textId="1026A635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2 672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62B2D9DB" w14:textId="12B5E3CF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56</w:t>
                </w:r>
              </w:p>
            </w:tc>
            <w:tc>
              <w:tcPr>
                <w:tcW w:w="1049" w:type="dxa"/>
                <w:vAlign w:val="center"/>
              </w:tcPr>
              <w:p w14:paraId="52898A96" w14:textId="68630F3D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2201F8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3EFD632C" w14:textId="5442DAFB" w:rsidTr="00336870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331DEA90" w14:textId="77777777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Selbständige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1DBC5F4C" w14:textId="4CADBDCE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956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5EA0ADF1" w14:textId="74678EB7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875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553DCD64" w14:textId="404B500E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81</w:t>
                </w:r>
              </w:p>
            </w:tc>
            <w:tc>
              <w:tcPr>
                <w:tcW w:w="1049" w:type="dxa"/>
                <w:vAlign w:val="center"/>
              </w:tcPr>
              <w:p w14:paraId="05E17A10" w14:textId="57C83ED1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2201F8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70E39BD5" w14:textId="248490F5" w:rsidTr="00336870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19D273C4" w14:textId="77777777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Bäuerinnen/Bauern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39AFE571" w14:textId="6A1E4DE6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338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2C020595" w14:textId="2ACF72FC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282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649CDD53" w14:textId="51F6D137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56</w:t>
                </w:r>
              </w:p>
            </w:tc>
            <w:tc>
              <w:tcPr>
                <w:tcW w:w="1049" w:type="dxa"/>
                <w:vAlign w:val="center"/>
              </w:tcPr>
              <w:p w14:paraId="463FCBC1" w14:textId="727F5E7C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2201F8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45CA28DB" w14:textId="4CCF0B5F" w:rsidTr="00336870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66DE1CAF" w14:textId="77777777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Hausfrauen/Hausmänner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71FF4B66" w14:textId="143D0AA3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11 222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69FC827C" w14:textId="67A9AFD4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11 054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1726C7C2" w14:textId="58E20696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168</w:t>
                </w:r>
              </w:p>
            </w:tc>
            <w:tc>
              <w:tcPr>
                <w:tcW w:w="1049" w:type="dxa"/>
                <w:vAlign w:val="center"/>
              </w:tcPr>
              <w:p w14:paraId="60C84AE0" w14:textId="1152F3A6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2201F8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0F26360E" w14:textId="58F7E2F3" w:rsidTr="00336870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778E290E" w14:textId="77777777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StudentInnen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23C9F393" w14:textId="59962E2B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516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1592210D" w14:textId="5795D85D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499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220AB09D" w14:textId="7ED3BAC1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17</w:t>
                </w:r>
              </w:p>
            </w:tc>
            <w:tc>
              <w:tcPr>
                <w:tcW w:w="1049" w:type="dxa"/>
                <w:vAlign w:val="center"/>
              </w:tcPr>
              <w:p w14:paraId="711CA420" w14:textId="612C190C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2201F8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2077C3E0" w14:textId="4A6C09D3" w:rsidTr="00336870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47F46158" w14:textId="77777777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SchülerInnen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054757E5" w14:textId="5B750BFC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204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1D03A763" w14:textId="6D97AAB6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203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30394779" w14:textId="4B453FAD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</w:t>
                </w:r>
              </w:p>
            </w:tc>
            <w:tc>
              <w:tcPr>
                <w:tcW w:w="1049" w:type="dxa"/>
                <w:vAlign w:val="center"/>
              </w:tcPr>
              <w:p w14:paraId="60E98CB7" w14:textId="2297EE37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2201F8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45509E83" w14:textId="7B86E857" w:rsidTr="00336870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2DA236D4" w14:textId="77777777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Beamtinnen/Beamte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431E1D4F" w14:textId="71942CDA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152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755745AC" w14:textId="24D4293D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146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3018DFDB" w14:textId="574FC2ED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6</w:t>
                </w:r>
              </w:p>
            </w:tc>
            <w:tc>
              <w:tcPr>
                <w:tcW w:w="1049" w:type="dxa"/>
                <w:vAlign w:val="center"/>
              </w:tcPr>
              <w:p w14:paraId="6DB3949C" w14:textId="5A6F19E9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2201F8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43C4E945" w14:textId="7E6D8C7A" w:rsidTr="00336870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40DDEC25" w14:textId="77777777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proofErr w:type="spellStart"/>
                <w:r w:rsidRPr="001D56C9">
                  <w:rPr>
                    <w:lang w:val="de-AT" w:eastAsia="de-AT"/>
                  </w:rPr>
                  <w:t>ArbeitslosengeldbezieherInnen</w:t>
                </w:r>
                <w:proofErr w:type="spellEnd"/>
              </w:p>
            </w:tc>
            <w:tc>
              <w:tcPr>
                <w:tcW w:w="1049" w:type="dxa"/>
                <w:noWrap/>
                <w:vAlign w:val="center"/>
              </w:tcPr>
              <w:p w14:paraId="1CB91824" w14:textId="563EF14F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7 241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03DFE89C" w14:textId="1C7D5E34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7 045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3FEB5FBF" w14:textId="0C1DEFED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196</w:t>
                </w:r>
              </w:p>
            </w:tc>
            <w:tc>
              <w:tcPr>
                <w:tcW w:w="1049" w:type="dxa"/>
                <w:vAlign w:val="center"/>
              </w:tcPr>
              <w:p w14:paraId="7E338AC7" w14:textId="2FDFD5F3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2201F8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604FEF5E" w14:textId="340B54B1" w:rsidTr="00336870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7435CF75" w14:textId="77777777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proofErr w:type="spellStart"/>
                <w:r w:rsidRPr="001D56C9">
                  <w:rPr>
                    <w:lang w:val="de-AT" w:eastAsia="de-AT"/>
                  </w:rPr>
                  <w:t>NotstandshilfebezieherInnen</w:t>
                </w:r>
                <w:proofErr w:type="spellEnd"/>
              </w:p>
            </w:tc>
            <w:tc>
              <w:tcPr>
                <w:tcW w:w="1049" w:type="dxa"/>
                <w:noWrap/>
                <w:vAlign w:val="center"/>
              </w:tcPr>
              <w:p w14:paraId="4F64C213" w14:textId="125FB418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2 812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6776356E" w14:textId="3D64336C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2 733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3CECB7B2" w14:textId="7C6D8FC8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79</w:t>
                </w:r>
              </w:p>
            </w:tc>
            <w:tc>
              <w:tcPr>
                <w:tcW w:w="1049" w:type="dxa"/>
                <w:vAlign w:val="center"/>
              </w:tcPr>
              <w:p w14:paraId="6B50BF31" w14:textId="0B0E8FC9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2201F8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0CD41FD6" w14:textId="34A90059" w:rsidTr="00336870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759EE2D4" w14:textId="77777777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Freie DienstnehmerInnen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6B70DE9E" w14:textId="1DED82CB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82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64193A20" w14:textId="3BCDD7D4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75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36D7B8AA" w14:textId="7040EBF1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</w:t>
                </w:r>
              </w:p>
            </w:tc>
            <w:tc>
              <w:tcPr>
                <w:tcW w:w="1049" w:type="dxa"/>
                <w:vAlign w:val="center"/>
              </w:tcPr>
              <w:p w14:paraId="56AD89E6" w14:textId="01A22597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2201F8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22168549" w14:textId="73FD7E70" w:rsidTr="00336870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40D6128F" w14:textId="77777777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Gesamt</w:t>
                </w:r>
              </w:p>
            </w:tc>
            <w:tc>
              <w:tcPr>
                <w:tcW w:w="1049" w:type="dxa"/>
                <w:shd w:val="clear" w:color="auto" w:fill="D8D8D8"/>
                <w:noWrap/>
                <w:vAlign w:val="center"/>
              </w:tcPr>
              <w:p w14:paraId="6F92CC2B" w14:textId="2A87B824" w:rsidR="00DE6B42" w:rsidRPr="00CD485B" w:rsidRDefault="00DE6B42" w:rsidP="00DE6B42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53 922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6DAF6DC0" w14:textId="04EAACDE" w:rsidR="00DE6B42" w:rsidRPr="00CD485B" w:rsidRDefault="00DE6B42" w:rsidP="00DE6B42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52 629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7E1260BF" w14:textId="3DCC2D11" w:rsidR="00DE6B42" w:rsidRPr="00CD485B" w:rsidRDefault="00DE6B42" w:rsidP="00DE6B42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1 293</w:t>
                </w:r>
              </w:p>
            </w:tc>
            <w:tc>
              <w:tcPr>
                <w:tcW w:w="1049" w:type="dxa"/>
                <w:vAlign w:val="center"/>
              </w:tcPr>
              <w:p w14:paraId="6835EA24" w14:textId="0CF5FDC7" w:rsidR="00DE6B42" w:rsidRPr="00B530E9" w:rsidRDefault="00DE6B42" w:rsidP="00DE6B42">
                <w:pPr>
                  <w:pStyle w:val="TD"/>
                  <w:rPr>
                    <w:rStyle w:val="Fett"/>
                    <w:b w:val="0"/>
                    <w:szCs w:val="20"/>
                  </w:rPr>
                </w:pPr>
                <w:r w:rsidRPr="002201F8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</w:tbl>
      </w:sdtContent>
    </w:sdt>
    <w:p w14:paraId="2D278004" w14:textId="46CCE988" w:rsidR="00C74702" w:rsidRDefault="00C74702" w:rsidP="00DE6B42"/>
    <w:p w14:paraId="67141569" w14:textId="399EC6B4" w:rsidR="00E567B3" w:rsidRPr="00E567B3" w:rsidRDefault="00E567B3" w:rsidP="00E567B3"/>
    <w:p w14:paraId="5D24E3A5" w14:textId="5FC95341" w:rsidR="001D56C9" w:rsidRPr="00E567B3" w:rsidRDefault="00E567B3" w:rsidP="00E567B3">
      <w:pPr>
        <w:tabs>
          <w:tab w:val="left" w:pos="4440"/>
        </w:tabs>
      </w:pPr>
      <w:r>
        <w:tab/>
      </w:r>
    </w:p>
    <w:p w14:paraId="04CD0B39" w14:textId="13AB7B42" w:rsidR="00A110F4" w:rsidRDefault="00A110F4" w:rsidP="005A4D94">
      <w:pPr>
        <w:pStyle w:val="Beschriftung"/>
        <w:pageBreakBefore/>
      </w:pPr>
      <w:r>
        <w:lastRenderedPageBreak/>
        <w:t xml:space="preserve">Tabelle </w:t>
      </w:r>
      <w:r w:rsidR="000B4683">
        <w:fldChar w:fldCharType="begin"/>
      </w:r>
      <w:r w:rsidR="000B4683">
        <w:instrText xml:space="preserve"> SEQ Tabelle \* ARABIC </w:instrText>
      </w:r>
      <w:r w:rsidR="000B4683">
        <w:fldChar w:fldCharType="separate"/>
      </w:r>
      <w:r w:rsidR="00B90CA5">
        <w:rPr>
          <w:noProof/>
        </w:rPr>
        <w:t>4</w:t>
      </w:r>
      <w:r w:rsidR="000B4683">
        <w:rPr>
          <w:noProof/>
        </w:rPr>
        <w:fldChar w:fldCharType="end"/>
      </w:r>
      <w:r w:rsidR="00FD3384">
        <w:rPr>
          <w:noProof/>
        </w:rPr>
        <w:t xml:space="preserve"> KBG-Konto</w:t>
      </w:r>
      <w:r w:rsidRPr="00D83171">
        <w:t>: Fallstatistik Berufsgruppen</w:t>
      </w:r>
      <w:r w:rsidR="00C36440">
        <w:t xml:space="preserve"> nach Lebensjahren</w:t>
      </w:r>
      <w:r w:rsidRPr="00D83171">
        <w:t xml:space="preserve">, </w:t>
      </w:r>
      <w:r w:rsidR="002748EF">
        <w:t xml:space="preserve">erstellt am: </w:t>
      </w:r>
      <w:r w:rsidR="00DB79FA">
        <w:t xml:space="preserve">01. </w:t>
      </w:r>
      <w:r w:rsidR="00DE6B42">
        <w:t>Oktober</w:t>
      </w:r>
      <w:r w:rsidR="00DB79FA">
        <w:t xml:space="preserve"> 2025</w:t>
      </w:r>
    </w:p>
    <w:sdt>
      <w:sdtPr>
        <w:rPr>
          <w:b w:val="0"/>
        </w:rPr>
        <w:alias w:val="axesPDF - Tabelle"/>
        <w:tag w:val="axesPDF:ID:Table:32c5d6c1-3651-49fa-9c75-7de902aaa8e3"/>
        <w:id w:val="-2030628330"/>
        <w:placeholder>
          <w:docPart w:val="F821556D7EFB49A7A2CD8938A98597E5"/>
        </w:placeholder>
      </w:sdtPr>
      <w:sdtEndPr>
        <w:rPr>
          <w:rFonts w:ascii="Helv" w:eastAsia="Times New Roman" w:hAnsi="Helv" w:cs="Arial"/>
          <w:szCs w:val="20"/>
          <w:lang w:val="de-AT" w:eastAsia="de-AT"/>
        </w:rPr>
      </w:sdtEndPr>
      <w:sdtContent>
        <w:tbl>
          <w:tblPr>
            <w:tblStyle w:val="Tabellenraster"/>
            <w:tblW w:w="14555" w:type="dxa"/>
            <w:tblLayout w:type="fixed"/>
            <w:tblLook w:val="0420" w:firstRow="1" w:lastRow="0" w:firstColumn="0" w:lastColumn="0" w:noHBand="0" w:noVBand="1"/>
          </w:tblPr>
          <w:tblGrid>
            <w:gridCol w:w="1941"/>
            <w:gridCol w:w="1051"/>
            <w:gridCol w:w="1051"/>
            <w:gridCol w:w="1051"/>
            <w:gridCol w:w="1051"/>
            <w:gridCol w:w="1051"/>
            <w:gridCol w:w="1052"/>
            <w:gridCol w:w="1051"/>
            <w:gridCol w:w="1051"/>
            <w:gridCol w:w="1051"/>
            <w:gridCol w:w="1051"/>
            <w:gridCol w:w="1051"/>
            <w:gridCol w:w="1052"/>
          </w:tblGrid>
          <w:tr w:rsidR="00B23F1A" w:rsidRPr="001D56C9" w14:paraId="0F56C9A9" w14:textId="19B4884F" w:rsidTr="008021B6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12"/>
            </w:trPr>
            <w:tc>
              <w:tcPr>
                <w:tcW w:w="1941" w:type="dxa"/>
                <w:shd w:val="clear" w:color="auto" w:fill="D9D9D9" w:themeFill="background2" w:themeFillShade="D9"/>
                <w:noWrap/>
                <w:hideMark/>
              </w:tcPr>
              <w:p w14:paraId="174484FF" w14:textId="1DB4D294" w:rsidR="000F5C5F" w:rsidRPr="001D56C9" w:rsidRDefault="000F5C5F" w:rsidP="000F5C5F">
                <w:pPr>
                  <w:pStyle w:val="TH-Spaltelinks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Berufsgruppe</w:t>
                </w:r>
              </w:p>
            </w:tc>
            <w:tc>
              <w:tcPr>
                <w:tcW w:w="1051" w:type="dxa"/>
                <w:shd w:val="clear" w:color="auto" w:fill="D9D9D9" w:themeFill="background2" w:themeFillShade="D9"/>
                <w:noWrap/>
                <w:hideMark/>
              </w:tcPr>
              <w:p w14:paraId="3AAEEADA" w14:textId="0307E2EF" w:rsidR="000F5C5F" w:rsidRPr="001D56C9" w:rsidRDefault="000F5C5F" w:rsidP="000F5C5F">
                <w:pPr>
                  <w:pStyle w:val="TH-Spalt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1. Jahr</w:t>
                </w:r>
                <w:r>
                  <w:rPr>
                    <w:lang w:val="de-AT" w:eastAsia="de-AT"/>
                  </w:rPr>
                  <w:t xml:space="preserve"> </w:t>
                </w:r>
                <w:r>
                  <w:rPr>
                    <w:lang w:val="de-AT" w:eastAsia="de-AT"/>
                  </w:rPr>
                  <w:br/>
                  <w:t>insgesamt</w:t>
                </w:r>
              </w:p>
            </w:tc>
            <w:tc>
              <w:tcPr>
                <w:tcW w:w="1051" w:type="dxa"/>
                <w:shd w:val="clear" w:color="auto" w:fill="FFFFFF" w:themeFill="background2"/>
                <w:noWrap/>
                <w:hideMark/>
              </w:tcPr>
              <w:p w14:paraId="63747A38" w14:textId="5139D3D1" w:rsidR="000F5C5F" w:rsidRPr="00F25FC7" w:rsidRDefault="000F5C5F" w:rsidP="000F5C5F">
                <w:pPr>
                  <w:pStyle w:val="TH-Spalte"/>
                </w:pPr>
                <w:r w:rsidRPr="00F25FC7">
                  <w:rPr>
                    <w:lang w:val="de-AT" w:eastAsia="de-AT"/>
                  </w:rPr>
                  <w:t xml:space="preserve">1. Jahr </w:t>
                </w:r>
                <w:r w:rsidRPr="00F25FC7">
                  <w:br/>
                  <w:t>weiblich</w:t>
                </w:r>
              </w:p>
            </w:tc>
            <w:tc>
              <w:tcPr>
                <w:tcW w:w="1051" w:type="dxa"/>
                <w:shd w:val="clear" w:color="auto" w:fill="FFFFFF" w:themeFill="background2"/>
                <w:noWrap/>
                <w:hideMark/>
              </w:tcPr>
              <w:p w14:paraId="0681AC0F" w14:textId="1830BA78" w:rsidR="000F5C5F" w:rsidRPr="00F25FC7" w:rsidRDefault="000F5C5F" w:rsidP="000F5C5F">
                <w:pPr>
                  <w:pStyle w:val="TH-Spalte"/>
                  <w:rPr>
                    <w:lang w:val="de-AT" w:eastAsia="de-AT"/>
                  </w:rPr>
                </w:pPr>
                <w:r w:rsidRPr="00F25FC7">
                  <w:rPr>
                    <w:lang w:val="de-AT" w:eastAsia="de-AT"/>
                  </w:rPr>
                  <w:t xml:space="preserve">1. Jahr </w:t>
                </w:r>
                <w:r w:rsidRPr="00F25FC7">
                  <w:br/>
                  <w:t>männlich</w:t>
                </w:r>
              </w:p>
            </w:tc>
            <w:tc>
              <w:tcPr>
                <w:tcW w:w="1051" w:type="dxa"/>
                <w:shd w:val="clear" w:color="auto" w:fill="auto"/>
              </w:tcPr>
              <w:p w14:paraId="65ED3D62" w14:textId="4F12FEDF" w:rsidR="000F5C5F" w:rsidRDefault="000F5C5F" w:rsidP="000F5C5F">
                <w:pPr>
                  <w:pStyle w:val="TH-Spalte"/>
                </w:pPr>
                <w:r>
                  <w:t>1. Jahr</w:t>
                </w:r>
                <w:r>
                  <w:br/>
                </w:r>
                <w:proofErr w:type="spellStart"/>
                <w:r>
                  <w:t>inter</w:t>
                </w:r>
                <w:proofErr w:type="spellEnd"/>
                <w:r>
                  <w:t>/</w:t>
                </w:r>
                <w:r>
                  <w:br/>
                  <w:t>divers</w:t>
                </w:r>
              </w:p>
            </w:tc>
            <w:tc>
              <w:tcPr>
                <w:tcW w:w="1051" w:type="dxa"/>
                <w:shd w:val="clear" w:color="auto" w:fill="D9D9D9" w:themeFill="background2" w:themeFillShade="D9"/>
                <w:noWrap/>
                <w:hideMark/>
              </w:tcPr>
              <w:p w14:paraId="37B27CA3" w14:textId="370F6D9F" w:rsidR="000F5C5F" w:rsidRPr="001D56C9" w:rsidRDefault="000F5C5F" w:rsidP="000F5C5F">
                <w:pPr>
                  <w:pStyle w:val="TH-Spalte"/>
                  <w:rPr>
                    <w:lang w:val="de-AT" w:eastAsia="de-AT"/>
                  </w:rPr>
                </w:pPr>
                <w:r>
                  <w:t>2</w:t>
                </w:r>
                <w:r w:rsidRPr="001D56C9">
                  <w:rPr>
                    <w:lang w:val="de-AT" w:eastAsia="de-AT"/>
                  </w:rPr>
                  <w:t>. Jahr</w:t>
                </w:r>
                <w:r>
                  <w:rPr>
                    <w:lang w:val="de-AT" w:eastAsia="de-AT"/>
                  </w:rPr>
                  <w:t xml:space="preserve"> </w:t>
                </w:r>
                <w:r>
                  <w:rPr>
                    <w:lang w:val="de-AT" w:eastAsia="de-AT"/>
                  </w:rPr>
                  <w:br/>
                  <w:t>insgesamt</w:t>
                </w:r>
              </w:p>
            </w:tc>
            <w:tc>
              <w:tcPr>
                <w:tcW w:w="1052" w:type="dxa"/>
                <w:shd w:val="clear" w:color="auto" w:fill="FFFFFF" w:themeFill="background2"/>
                <w:noWrap/>
                <w:hideMark/>
              </w:tcPr>
              <w:p w14:paraId="5564541A" w14:textId="4AA3A57F" w:rsidR="000F5C5F" w:rsidRPr="00F25FC7" w:rsidRDefault="000F5C5F" w:rsidP="000F5C5F">
                <w:pPr>
                  <w:pStyle w:val="TH-Spalte"/>
                  <w:rPr>
                    <w:lang w:val="de-AT" w:eastAsia="de-AT"/>
                  </w:rPr>
                </w:pPr>
                <w:r w:rsidRPr="00F25FC7">
                  <w:t>2</w:t>
                </w:r>
                <w:r w:rsidRPr="00F25FC7">
                  <w:rPr>
                    <w:lang w:val="de-AT" w:eastAsia="de-AT"/>
                  </w:rPr>
                  <w:t xml:space="preserve">. Jahr </w:t>
                </w:r>
                <w:r w:rsidRPr="00F25FC7">
                  <w:br/>
                  <w:t>weiblich</w:t>
                </w:r>
              </w:p>
            </w:tc>
            <w:tc>
              <w:tcPr>
                <w:tcW w:w="1051" w:type="dxa"/>
                <w:shd w:val="clear" w:color="auto" w:fill="FFFFFF" w:themeFill="background2"/>
                <w:noWrap/>
                <w:hideMark/>
              </w:tcPr>
              <w:p w14:paraId="04FB4FF3" w14:textId="5BD60D63" w:rsidR="000F5C5F" w:rsidRPr="00F25FC7" w:rsidRDefault="000F5C5F" w:rsidP="000F5C5F">
                <w:pPr>
                  <w:pStyle w:val="TH-Spalte"/>
                  <w:rPr>
                    <w:lang w:val="de-AT" w:eastAsia="de-AT"/>
                  </w:rPr>
                </w:pPr>
                <w:r w:rsidRPr="00F25FC7">
                  <w:t>2</w:t>
                </w:r>
                <w:r w:rsidRPr="00F25FC7">
                  <w:rPr>
                    <w:lang w:val="de-AT" w:eastAsia="de-AT"/>
                  </w:rPr>
                  <w:t xml:space="preserve">. Jahr </w:t>
                </w:r>
                <w:r w:rsidRPr="00F25FC7">
                  <w:rPr>
                    <w:lang w:val="de-AT" w:eastAsia="de-AT"/>
                  </w:rPr>
                  <w:br/>
                </w:r>
                <w:r w:rsidRPr="00F25FC7">
                  <w:t>männlich</w:t>
                </w:r>
              </w:p>
            </w:tc>
            <w:tc>
              <w:tcPr>
                <w:tcW w:w="1051" w:type="dxa"/>
                <w:shd w:val="clear" w:color="auto" w:fill="auto"/>
              </w:tcPr>
              <w:p w14:paraId="5B72554F" w14:textId="0DA96D3D" w:rsidR="000F5C5F" w:rsidRDefault="000F5C5F" w:rsidP="000F5C5F">
                <w:pPr>
                  <w:pStyle w:val="TH-Spalte"/>
                </w:pPr>
                <w:r>
                  <w:t xml:space="preserve">2. Jahr </w:t>
                </w:r>
                <w:r>
                  <w:br/>
                </w:r>
                <w:proofErr w:type="spellStart"/>
                <w:r>
                  <w:t>inter</w:t>
                </w:r>
                <w:proofErr w:type="spellEnd"/>
                <w:r>
                  <w:t>/</w:t>
                </w:r>
                <w:r>
                  <w:br/>
                  <w:t>divers</w:t>
                </w:r>
              </w:p>
            </w:tc>
            <w:tc>
              <w:tcPr>
                <w:tcW w:w="1051" w:type="dxa"/>
                <w:shd w:val="clear" w:color="auto" w:fill="D9D9D9" w:themeFill="background2" w:themeFillShade="D9"/>
                <w:noWrap/>
                <w:hideMark/>
              </w:tcPr>
              <w:p w14:paraId="3836E356" w14:textId="53360BDF" w:rsidR="000F5C5F" w:rsidRPr="001D56C9" w:rsidRDefault="000F5C5F" w:rsidP="000F5C5F">
                <w:pPr>
                  <w:pStyle w:val="TH-Spalte"/>
                  <w:rPr>
                    <w:lang w:val="de-AT" w:eastAsia="de-AT"/>
                  </w:rPr>
                </w:pPr>
                <w:r>
                  <w:t>3</w:t>
                </w:r>
                <w:r w:rsidRPr="001D56C9">
                  <w:rPr>
                    <w:lang w:val="de-AT" w:eastAsia="de-AT"/>
                  </w:rPr>
                  <w:t>. Jahr</w:t>
                </w:r>
                <w:r>
                  <w:rPr>
                    <w:lang w:val="de-AT" w:eastAsia="de-AT"/>
                  </w:rPr>
                  <w:t xml:space="preserve"> </w:t>
                </w:r>
                <w:r>
                  <w:rPr>
                    <w:lang w:val="de-AT" w:eastAsia="de-AT"/>
                  </w:rPr>
                  <w:br/>
                  <w:t>insgesamt</w:t>
                </w:r>
              </w:p>
            </w:tc>
            <w:tc>
              <w:tcPr>
                <w:tcW w:w="1051" w:type="dxa"/>
                <w:shd w:val="clear" w:color="auto" w:fill="FFFFFF" w:themeFill="background2"/>
                <w:noWrap/>
                <w:hideMark/>
              </w:tcPr>
              <w:p w14:paraId="2CBC2DB7" w14:textId="109991F4" w:rsidR="000F5C5F" w:rsidRPr="00F25FC7" w:rsidRDefault="000F5C5F" w:rsidP="000F5C5F">
                <w:pPr>
                  <w:pStyle w:val="TH-Spalte"/>
                  <w:rPr>
                    <w:lang w:val="de-AT" w:eastAsia="de-AT"/>
                  </w:rPr>
                </w:pPr>
                <w:r w:rsidRPr="00F25FC7">
                  <w:rPr>
                    <w:lang w:val="de-AT" w:eastAsia="de-AT"/>
                  </w:rPr>
                  <w:t xml:space="preserve">3. Jahr </w:t>
                </w:r>
                <w:r w:rsidRPr="00F25FC7">
                  <w:rPr>
                    <w:lang w:val="de-AT" w:eastAsia="de-AT"/>
                  </w:rPr>
                  <w:br/>
                </w:r>
                <w:r w:rsidRPr="00F25FC7">
                  <w:t>weiblich</w:t>
                </w:r>
              </w:p>
            </w:tc>
            <w:tc>
              <w:tcPr>
                <w:tcW w:w="1051" w:type="dxa"/>
                <w:shd w:val="clear" w:color="auto" w:fill="FFFFFF" w:themeFill="background2"/>
                <w:noWrap/>
                <w:hideMark/>
              </w:tcPr>
              <w:p w14:paraId="4A32864B" w14:textId="18D8B082" w:rsidR="000F5C5F" w:rsidRPr="00F25FC7" w:rsidRDefault="000F5C5F" w:rsidP="000F5C5F">
                <w:pPr>
                  <w:pStyle w:val="TH-Spalte"/>
                  <w:rPr>
                    <w:lang w:val="de-AT" w:eastAsia="de-AT"/>
                  </w:rPr>
                </w:pPr>
                <w:r w:rsidRPr="00F25FC7">
                  <w:rPr>
                    <w:lang w:val="de-AT" w:eastAsia="de-AT"/>
                  </w:rPr>
                  <w:t xml:space="preserve">3. Jahr </w:t>
                </w:r>
                <w:r w:rsidRPr="00F25FC7">
                  <w:rPr>
                    <w:lang w:val="de-AT" w:eastAsia="de-AT"/>
                  </w:rPr>
                  <w:br/>
                </w:r>
                <w:r w:rsidRPr="00F25FC7">
                  <w:t>männlich</w:t>
                </w:r>
              </w:p>
            </w:tc>
            <w:tc>
              <w:tcPr>
                <w:tcW w:w="1052" w:type="dxa"/>
                <w:shd w:val="clear" w:color="auto" w:fill="FFFFFF" w:themeFill="background2"/>
              </w:tcPr>
              <w:p w14:paraId="1DC9D99C" w14:textId="71E45C2A" w:rsidR="000F5C5F" w:rsidRPr="00F25FC7" w:rsidRDefault="000F5C5F" w:rsidP="000F5C5F">
                <w:pPr>
                  <w:pStyle w:val="TH-Spalte"/>
                  <w:rPr>
                    <w:lang w:val="de-AT" w:eastAsia="de-AT"/>
                  </w:rPr>
                </w:pPr>
                <w:r>
                  <w:t>3. Jahr</w:t>
                </w:r>
                <w:r>
                  <w:br/>
                </w:r>
                <w:proofErr w:type="spellStart"/>
                <w:r>
                  <w:t>inter</w:t>
                </w:r>
                <w:proofErr w:type="spellEnd"/>
                <w:r>
                  <w:t>/</w:t>
                </w:r>
                <w:r>
                  <w:br/>
                  <w:t>divers</w:t>
                </w:r>
              </w:p>
            </w:tc>
          </w:tr>
          <w:tr w:rsidR="00DE6B42" w:rsidRPr="001D56C9" w14:paraId="2CB88217" w14:textId="06FC75E3" w:rsidTr="00336870">
            <w:trPr>
              <w:trHeight w:val="312"/>
            </w:trPr>
            <w:tc>
              <w:tcPr>
                <w:tcW w:w="1941" w:type="dxa"/>
                <w:noWrap/>
                <w:hideMark/>
              </w:tcPr>
              <w:p w14:paraId="0F8306C7" w14:textId="77777777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Angestellte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30A7C47B" w14:textId="4D7E34BA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8 897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2F296166" w14:textId="54E9D60A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8 808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618A612A" w14:textId="0B1C37DF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89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3D51CD3D" w14:textId="0A8F37C3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14BE83AB" w14:textId="0EF377BC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9 570</w:t>
                </w:r>
              </w:p>
            </w:tc>
            <w:tc>
              <w:tcPr>
                <w:tcW w:w="1052" w:type="dxa"/>
                <w:noWrap/>
                <w:vAlign w:val="center"/>
              </w:tcPr>
              <w:p w14:paraId="6BCDF0D0" w14:textId="4DD65E79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9 331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569C5685" w14:textId="135B6A27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239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3E602590" w14:textId="4D66E4E6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46B00901" w14:textId="243A6148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1 766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6A563949" w14:textId="5E8872A7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1 692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08E0A221" w14:textId="1DCC881A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74</w:t>
                </w:r>
              </w:p>
            </w:tc>
            <w:tc>
              <w:tcPr>
                <w:tcW w:w="1052" w:type="dxa"/>
                <w:vAlign w:val="center"/>
              </w:tcPr>
              <w:p w14:paraId="2625F6D1" w14:textId="29853FE8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2201F8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4B71F1FC" w14:textId="115724F9" w:rsidTr="00336870">
            <w:trPr>
              <w:trHeight w:val="312"/>
            </w:trPr>
            <w:tc>
              <w:tcPr>
                <w:tcW w:w="1941" w:type="dxa"/>
                <w:noWrap/>
                <w:hideMark/>
              </w:tcPr>
              <w:p w14:paraId="3D636560" w14:textId="77777777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ArbeiterInnen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2934F67B" w14:textId="6A8F5CA6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2 977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6FE0A805" w14:textId="399B8B8F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2 948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189AB1C5" w14:textId="51A053CC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29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2F6B6E0A" w14:textId="49EA7C71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01A2800D" w14:textId="78A31811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3 595</w:t>
                </w:r>
              </w:p>
            </w:tc>
            <w:tc>
              <w:tcPr>
                <w:tcW w:w="1052" w:type="dxa"/>
                <w:noWrap/>
                <w:vAlign w:val="center"/>
              </w:tcPr>
              <w:p w14:paraId="52173003" w14:textId="44D3CBA4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3 498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5E99D342" w14:textId="6293F076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97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228E6EA7" w14:textId="7C99CF1A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4E4A6D0F" w14:textId="49273CF8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866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1846A960" w14:textId="1471CF4B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768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69DC81F1" w14:textId="03B21882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98</w:t>
                </w:r>
              </w:p>
            </w:tc>
            <w:tc>
              <w:tcPr>
                <w:tcW w:w="1052" w:type="dxa"/>
                <w:vAlign w:val="center"/>
              </w:tcPr>
              <w:p w14:paraId="0B82C735" w14:textId="03D62F26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2201F8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0F24FA12" w14:textId="360C91AC" w:rsidTr="00336870">
            <w:trPr>
              <w:trHeight w:val="312"/>
            </w:trPr>
            <w:tc>
              <w:tcPr>
                <w:tcW w:w="1941" w:type="dxa"/>
                <w:noWrap/>
                <w:hideMark/>
              </w:tcPr>
              <w:p w14:paraId="6D5D3EEA" w14:textId="77777777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Vertragsbedienstete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2D438634" w14:textId="4E5A366E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1 265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128041A6" w14:textId="38B38AAE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1 253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5D633F17" w14:textId="4506D0BE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12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2C65BA4A" w14:textId="77897DE0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437841A1" w14:textId="312D6B39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1 271</w:t>
                </w:r>
              </w:p>
            </w:tc>
            <w:tc>
              <w:tcPr>
                <w:tcW w:w="1052" w:type="dxa"/>
                <w:noWrap/>
                <w:vAlign w:val="center"/>
              </w:tcPr>
              <w:p w14:paraId="777A8305" w14:textId="147BF0AB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1 231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3201463C" w14:textId="50A19691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40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6F41AC85" w14:textId="013A198F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75F04987" w14:textId="04FA72EE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192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1E41C92A" w14:textId="0915B491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188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5CCF1351" w14:textId="06CB745C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</w:t>
                </w:r>
              </w:p>
            </w:tc>
            <w:tc>
              <w:tcPr>
                <w:tcW w:w="1052" w:type="dxa"/>
                <w:vAlign w:val="center"/>
              </w:tcPr>
              <w:p w14:paraId="13CD1143" w14:textId="1263646E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2201F8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48B0796D" w14:textId="18568BA4" w:rsidTr="00336870">
            <w:trPr>
              <w:trHeight w:val="312"/>
            </w:trPr>
            <w:tc>
              <w:tcPr>
                <w:tcW w:w="1941" w:type="dxa"/>
                <w:noWrap/>
                <w:hideMark/>
              </w:tcPr>
              <w:p w14:paraId="189A50BE" w14:textId="77777777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Selbständige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73185872" w14:textId="0585471E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489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0805FBF0" w14:textId="2FAE3661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461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689ED6AA" w14:textId="5A22078B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28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38BDB225" w14:textId="0772D9A1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309E259B" w14:textId="2121F724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371</w:t>
                </w:r>
              </w:p>
            </w:tc>
            <w:tc>
              <w:tcPr>
                <w:tcW w:w="1052" w:type="dxa"/>
                <w:noWrap/>
                <w:vAlign w:val="center"/>
              </w:tcPr>
              <w:p w14:paraId="3E1569B9" w14:textId="007E7DEF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334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5685C3CF" w14:textId="3839F106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37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037E8780" w14:textId="73C752A5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64B5C1BA" w14:textId="7AFF8D8C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96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2BD5DB22" w14:textId="72681B8E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80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464463AB" w14:textId="62CF29F4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16</w:t>
                </w:r>
              </w:p>
            </w:tc>
            <w:tc>
              <w:tcPr>
                <w:tcW w:w="1052" w:type="dxa"/>
                <w:vAlign w:val="center"/>
              </w:tcPr>
              <w:p w14:paraId="72AA69FE" w14:textId="458EB8A0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2201F8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70D7B20C" w14:textId="3570DBDD" w:rsidTr="00336870">
            <w:trPr>
              <w:trHeight w:val="312"/>
            </w:trPr>
            <w:tc>
              <w:tcPr>
                <w:tcW w:w="1941" w:type="dxa"/>
                <w:noWrap/>
                <w:hideMark/>
              </w:tcPr>
              <w:p w14:paraId="352F306D" w14:textId="77777777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Bäuerinnen/Bauern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6E6199AA" w14:textId="1487D8D9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136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31510752" w14:textId="40DCE50C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132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0C92924F" w14:textId="76C2B145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10BDAA40" w14:textId="29F4B56A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6E03990B" w14:textId="369407F8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136</w:t>
                </w:r>
              </w:p>
            </w:tc>
            <w:tc>
              <w:tcPr>
                <w:tcW w:w="1052" w:type="dxa"/>
                <w:noWrap/>
                <w:vAlign w:val="center"/>
              </w:tcPr>
              <w:p w14:paraId="1B132B9E" w14:textId="4343CEBD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113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497D002C" w14:textId="299BDB65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23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105B7993" w14:textId="375EFDF0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5B7C8587" w14:textId="6EC392F7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66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531B7B50" w14:textId="2F39D19D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37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60567BC9" w14:textId="0CA5A699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29</w:t>
                </w:r>
              </w:p>
            </w:tc>
            <w:tc>
              <w:tcPr>
                <w:tcW w:w="1052" w:type="dxa"/>
                <w:vAlign w:val="center"/>
              </w:tcPr>
              <w:p w14:paraId="3D4C72DD" w14:textId="5DE8EBC6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2201F8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157D7950" w14:textId="77618501" w:rsidTr="00336870">
            <w:trPr>
              <w:trHeight w:val="312"/>
            </w:trPr>
            <w:tc>
              <w:tcPr>
                <w:tcW w:w="1941" w:type="dxa"/>
                <w:noWrap/>
                <w:hideMark/>
              </w:tcPr>
              <w:p w14:paraId="1DD66302" w14:textId="33D0C471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Hausfrauen/Haus</w:t>
                </w:r>
                <w:r>
                  <w:rPr>
                    <w:lang w:val="de-AT" w:eastAsia="de-AT"/>
                  </w:rPr>
                  <w:t>-</w:t>
                </w:r>
                <w:r w:rsidRPr="001D56C9">
                  <w:rPr>
                    <w:lang w:val="de-AT" w:eastAsia="de-AT"/>
                  </w:rPr>
                  <w:t>männer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44A105E3" w14:textId="71E95520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4 941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706BBE36" w14:textId="3013DCDF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4 920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706D1B45" w14:textId="61DC3D9F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21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414B5D05" w14:textId="1F2E08FB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24BC176F" w14:textId="396ED85C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4 795</w:t>
                </w:r>
              </w:p>
            </w:tc>
            <w:tc>
              <w:tcPr>
                <w:tcW w:w="1052" w:type="dxa"/>
                <w:noWrap/>
                <w:vAlign w:val="center"/>
              </w:tcPr>
              <w:p w14:paraId="5EDBD06B" w14:textId="7C39793C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4 745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31D78392" w14:textId="7313A5AD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50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486C1B6F" w14:textId="710C8B18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33DF44B1" w14:textId="5669AE44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1 486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175B0D2D" w14:textId="0D77912A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1 389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1B1526C8" w14:textId="4B607514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97</w:t>
                </w:r>
              </w:p>
            </w:tc>
            <w:tc>
              <w:tcPr>
                <w:tcW w:w="1052" w:type="dxa"/>
                <w:vAlign w:val="center"/>
              </w:tcPr>
              <w:p w14:paraId="6C655B90" w14:textId="23E68A09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2201F8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1DB8A0B8" w14:textId="575E5249" w:rsidTr="00336870">
            <w:trPr>
              <w:trHeight w:val="312"/>
            </w:trPr>
            <w:tc>
              <w:tcPr>
                <w:tcW w:w="1941" w:type="dxa"/>
                <w:noWrap/>
                <w:hideMark/>
              </w:tcPr>
              <w:p w14:paraId="09A39D73" w14:textId="77777777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StudentInnen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64DBFEC5" w14:textId="5DE5636A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263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66C9BC08" w14:textId="2A05BF19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259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643F7165" w14:textId="2302CD48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3F2B927F" w14:textId="71195416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70EE1E82" w14:textId="351D105D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208</w:t>
                </w:r>
              </w:p>
            </w:tc>
            <w:tc>
              <w:tcPr>
                <w:tcW w:w="1052" w:type="dxa"/>
                <w:noWrap/>
                <w:vAlign w:val="center"/>
              </w:tcPr>
              <w:p w14:paraId="7A1553DD" w14:textId="07687484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200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1F3F4231" w14:textId="4193FEFD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8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24AE56B4" w14:textId="597046CA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58DB23D9" w14:textId="7CA692A3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45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69FB11B3" w14:textId="4CA6F358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5FE2E002" w14:textId="0F617C24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</w:t>
                </w:r>
              </w:p>
            </w:tc>
            <w:tc>
              <w:tcPr>
                <w:tcW w:w="1052" w:type="dxa"/>
                <w:vAlign w:val="center"/>
              </w:tcPr>
              <w:p w14:paraId="6ABCCF88" w14:textId="2FA81859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2201F8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30AAC1F5" w14:textId="6572D229" w:rsidTr="00336870">
            <w:trPr>
              <w:trHeight w:val="312"/>
            </w:trPr>
            <w:tc>
              <w:tcPr>
                <w:tcW w:w="1941" w:type="dxa"/>
                <w:noWrap/>
                <w:hideMark/>
              </w:tcPr>
              <w:p w14:paraId="4EFA6D36" w14:textId="77777777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SchülerInnen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783C9D8F" w14:textId="72BE7FE3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91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48757B33" w14:textId="733E703F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91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5E041DEE" w14:textId="6937FDC2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6235899E" w14:textId="15A16701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5EFD1B76" w14:textId="46C3823E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81</w:t>
                </w:r>
              </w:p>
            </w:tc>
            <w:tc>
              <w:tcPr>
                <w:tcW w:w="1052" w:type="dxa"/>
                <w:noWrap/>
                <w:vAlign w:val="center"/>
              </w:tcPr>
              <w:p w14:paraId="2F135C34" w14:textId="1EF3533A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80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14C504AB" w14:textId="017638F8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09CC8952" w14:textId="25B675B8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6550DC6D" w14:textId="30C58879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32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6A25264D" w14:textId="274279E1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32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2E3B369C" w14:textId="0DB5C002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2" w:type="dxa"/>
                <w:vAlign w:val="center"/>
              </w:tcPr>
              <w:p w14:paraId="0CCAACB8" w14:textId="5A14EB5F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2201F8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0B714B19" w14:textId="5E5E55AC" w:rsidTr="00336870">
            <w:trPr>
              <w:trHeight w:val="312"/>
            </w:trPr>
            <w:tc>
              <w:tcPr>
                <w:tcW w:w="1941" w:type="dxa"/>
                <w:noWrap/>
                <w:hideMark/>
              </w:tcPr>
              <w:p w14:paraId="21DFB231" w14:textId="77777777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Beamtinnen/Beamte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1DC3C1A4" w14:textId="68A17004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78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79E8811F" w14:textId="59E467B6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76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67AE8C94" w14:textId="7C933598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3C84327B" w14:textId="2160674D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2E53EF98" w14:textId="1826B47E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64</w:t>
                </w:r>
              </w:p>
            </w:tc>
            <w:tc>
              <w:tcPr>
                <w:tcW w:w="1052" w:type="dxa"/>
                <w:noWrap/>
                <w:vAlign w:val="center"/>
              </w:tcPr>
              <w:p w14:paraId="651B6E49" w14:textId="7A91B261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60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6862DF14" w14:textId="26614AF8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157D9976" w14:textId="5C0C9F8A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3414E612" w14:textId="0F32FD36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20CB1848" w14:textId="61970B9A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2A6F5088" w14:textId="24A3C69D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2" w:type="dxa"/>
                <w:vAlign w:val="center"/>
              </w:tcPr>
              <w:p w14:paraId="7685CF91" w14:textId="2F904A8A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2201F8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53BB2D7B" w14:textId="5E4E0C48" w:rsidTr="00336870">
            <w:trPr>
              <w:trHeight w:val="312"/>
            </w:trPr>
            <w:tc>
              <w:tcPr>
                <w:tcW w:w="1941" w:type="dxa"/>
                <w:noWrap/>
                <w:hideMark/>
              </w:tcPr>
              <w:p w14:paraId="145AC1D2" w14:textId="79DA41D2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Arbeitslosengeld</w:t>
                </w:r>
                <w:r>
                  <w:rPr>
                    <w:lang w:val="de-AT" w:eastAsia="de-AT"/>
                  </w:rPr>
                  <w:t>-</w:t>
                </w:r>
                <w:proofErr w:type="spellStart"/>
                <w:r w:rsidRPr="001D56C9">
                  <w:rPr>
                    <w:lang w:val="de-AT" w:eastAsia="de-AT"/>
                  </w:rPr>
                  <w:t>bezieherInnen</w:t>
                </w:r>
                <w:proofErr w:type="spellEnd"/>
              </w:p>
            </w:tc>
            <w:tc>
              <w:tcPr>
                <w:tcW w:w="1051" w:type="dxa"/>
                <w:noWrap/>
                <w:vAlign w:val="center"/>
              </w:tcPr>
              <w:p w14:paraId="78CA508E" w14:textId="4C5C6B70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3 307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04814B6E" w14:textId="5D9A1F92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3 266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6F37678A" w14:textId="071F48F9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41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0228CFC8" w14:textId="59287449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3B8C1C42" w14:textId="125D4FD2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3 218</w:t>
                </w:r>
              </w:p>
            </w:tc>
            <w:tc>
              <w:tcPr>
                <w:tcW w:w="1052" w:type="dxa"/>
                <w:noWrap/>
                <w:vAlign w:val="center"/>
              </w:tcPr>
              <w:p w14:paraId="0924E506" w14:textId="4B24B4BC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3 134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6772D0DF" w14:textId="72706AF5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84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382ABDAD" w14:textId="4D9EC410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3AC3F5F8" w14:textId="45137CED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716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0AC007B5" w14:textId="4D9F5FE4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645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03F471B7" w14:textId="7450A32F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71</w:t>
                </w:r>
              </w:p>
            </w:tc>
            <w:tc>
              <w:tcPr>
                <w:tcW w:w="1052" w:type="dxa"/>
                <w:vAlign w:val="center"/>
              </w:tcPr>
              <w:p w14:paraId="657EE2C3" w14:textId="66ECD7FD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2201F8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357B0ADA" w14:textId="180C928A" w:rsidTr="00336870">
            <w:trPr>
              <w:trHeight w:val="312"/>
            </w:trPr>
            <w:tc>
              <w:tcPr>
                <w:tcW w:w="1941" w:type="dxa"/>
                <w:noWrap/>
                <w:hideMark/>
              </w:tcPr>
              <w:p w14:paraId="4ECCA3C5" w14:textId="5041C7DE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Notstandshilfe</w:t>
                </w:r>
                <w:r>
                  <w:rPr>
                    <w:lang w:val="de-AT" w:eastAsia="de-AT"/>
                  </w:rPr>
                  <w:t>-</w:t>
                </w:r>
                <w:proofErr w:type="spellStart"/>
                <w:r w:rsidRPr="001D56C9">
                  <w:rPr>
                    <w:lang w:val="de-AT" w:eastAsia="de-AT"/>
                  </w:rPr>
                  <w:t>bezieherInnen</w:t>
                </w:r>
                <w:proofErr w:type="spellEnd"/>
              </w:p>
            </w:tc>
            <w:tc>
              <w:tcPr>
                <w:tcW w:w="1051" w:type="dxa"/>
                <w:noWrap/>
                <w:vAlign w:val="center"/>
              </w:tcPr>
              <w:p w14:paraId="1BB39F79" w14:textId="515FB7AB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1 304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54F9B5CE" w14:textId="44609EAE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1 280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0AC0794E" w14:textId="23E90228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24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137F06F3" w14:textId="65B7693C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14FA542B" w14:textId="485E1FD5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1 167</w:t>
                </w:r>
              </w:p>
            </w:tc>
            <w:tc>
              <w:tcPr>
                <w:tcW w:w="1052" w:type="dxa"/>
                <w:noWrap/>
                <w:vAlign w:val="center"/>
              </w:tcPr>
              <w:p w14:paraId="627BBD40" w14:textId="10D8AD14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1 144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401832F7" w14:textId="08A62F43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23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62D84EB2" w14:textId="6622FEFA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7B680B16" w14:textId="620A8229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341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617E57A2" w14:textId="00A94BAF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309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46F4B971" w14:textId="34DFA994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32</w:t>
                </w:r>
              </w:p>
            </w:tc>
            <w:tc>
              <w:tcPr>
                <w:tcW w:w="1052" w:type="dxa"/>
                <w:vAlign w:val="center"/>
              </w:tcPr>
              <w:p w14:paraId="34277A4A" w14:textId="5B3C290F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2201F8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4D7E6531" w14:textId="015BDC78" w:rsidTr="00336870">
            <w:trPr>
              <w:trHeight w:val="312"/>
            </w:trPr>
            <w:tc>
              <w:tcPr>
                <w:tcW w:w="1941" w:type="dxa"/>
                <w:noWrap/>
                <w:hideMark/>
              </w:tcPr>
              <w:p w14:paraId="4C5C2F20" w14:textId="77777777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Freie DienstnehmerInnen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0788C7FA" w14:textId="72D4DF2A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37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256C8422" w14:textId="7FD26494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34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4F15DCAD" w14:textId="7A5E67D7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59925917" w14:textId="4E78C81A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14BFA7E6" w14:textId="5C68ED97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37</w:t>
                </w:r>
              </w:p>
            </w:tc>
            <w:tc>
              <w:tcPr>
                <w:tcW w:w="1052" w:type="dxa"/>
                <w:noWrap/>
                <w:vAlign w:val="center"/>
              </w:tcPr>
              <w:p w14:paraId="1798EE3C" w14:textId="16D79EEE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33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60F838CE" w14:textId="2AFD3A4D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57E77A39" w14:textId="460F0FD8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2DA81BD7" w14:textId="63CF8D69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8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2540DB40" w14:textId="01A14A1E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8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4427FF6A" w14:textId="0C1A5A6F" w:rsidR="00DE6B42" w:rsidRPr="00CD485B" w:rsidRDefault="00DE6B42" w:rsidP="00DE6B42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2" w:type="dxa"/>
                <w:vAlign w:val="center"/>
              </w:tcPr>
              <w:p w14:paraId="1BBA0558" w14:textId="03EE2BFE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2201F8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516046E2" w14:textId="0B084437" w:rsidTr="00336870">
            <w:trPr>
              <w:trHeight w:val="312"/>
            </w:trPr>
            <w:tc>
              <w:tcPr>
                <w:tcW w:w="1941" w:type="dxa"/>
                <w:noWrap/>
                <w:hideMark/>
              </w:tcPr>
              <w:p w14:paraId="04FCE0EC" w14:textId="27B6F429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Gesam</w:t>
                </w:r>
                <w:r>
                  <w:rPr>
                    <w:lang w:val="de-AT" w:eastAsia="de-AT"/>
                  </w:rPr>
                  <w:t>t</w:t>
                </w:r>
              </w:p>
            </w:tc>
            <w:tc>
              <w:tcPr>
                <w:tcW w:w="1051" w:type="dxa"/>
                <w:shd w:val="clear" w:color="auto" w:fill="D8D8D8"/>
                <w:noWrap/>
                <w:vAlign w:val="center"/>
              </w:tcPr>
              <w:p w14:paraId="744D6239" w14:textId="4DE097F7" w:rsidR="00DE6B42" w:rsidRPr="00CD485B" w:rsidRDefault="00DE6B42" w:rsidP="00DE6B42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23 785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57BE1027" w14:textId="7EE2C199" w:rsidR="00DE6B42" w:rsidRPr="00CD485B" w:rsidRDefault="00DE6B42" w:rsidP="00DE6B42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23 528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317E944A" w14:textId="53EF7290" w:rsidR="00DE6B42" w:rsidRPr="00CD485B" w:rsidRDefault="00DE6B42" w:rsidP="00DE6B42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257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23D8F656" w14:textId="033B2A7C" w:rsidR="00DE6B42" w:rsidRPr="00CD485B" w:rsidRDefault="00DE6B42" w:rsidP="00DE6B42">
                <w:pPr>
                  <w:pStyle w:val="TD"/>
                  <w:rPr>
                    <w:rStyle w:val="Fett"/>
                    <w:rFonts w:ascii="Helv" w:hAnsi="Helv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shd w:val="clear" w:color="auto" w:fill="D8D8D8"/>
                <w:noWrap/>
                <w:vAlign w:val="center"/>
              </w:tcPr>
              <w:p w14:paraId="600BB8D7" w14:textId="08BE0803" w:rsidR="00DE6B42" w:rsidRPr="00CD485B" w:rsidRDefault="00DE6B42" w:rsidP="00DE6B42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24 513</w:t>
                </w:r>
              </w:p>
            </w:tc>
            <w:tc>
              <w:tcPr>
                <w:tcW w:w="1052" w:type="dxa"/>
                <w:noWrap/>
                <w:vAlign w:val="center"/>
              </w:tcPr>
              <w:p w14:paraId="3CBF07C4" w14:textId="01DAD72C" w:rsidR="00DE6B42" w:rsidRPr="00CD485B" w:rsidRDefault="00DE6B42" w:rsidP="00DE6B42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23 903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0799C71E" w14:textId="3E743BA9" w:rsidR="00DE6B42" w:rsidRPr="00CD485B" w:rsidRDefault="00DE6B42" w:rsidP="00DE6B42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610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0D5F383E" w14:textId="29789A86" w:rsidR="00DE6B42" w:rsidRPr="00CD485B" w:rsidRDefault="00DE6B42" w:rsidP="00DE6B42">
                <w:pPr>
                  <w:pStyle w:val="TD"/>
                  <w:rPr>
                    <w:rStyle w:val="Fett"/>
                    <w:rFonts w:ascii="Helv" w:hAnsi="Helv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shd w:val="clear" w:color="auto" w:fill="D8D8D8"/>
                <w:noWrap/>
                <w:vAlign w:val="center"/>
              </w:tcPr>
              <w:p w14:paraId="3178865E" w14:textId="6D10C87F" w:rsidR="00DE6B42" w:rsidRPr="00CD485B" w:rsidRDefault="00DE6B42" w:rsidP="00DE6B42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5 624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77C78E06" w14:textId="72FE7FBB" w:rsidR="00DE6B42" w:rsidRPr="00CD485B" w:rsidRDefault="00DE6B42" w:rsidP="00DE6B42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5 198</w:t>
                </w:r>
              </w:p>
            </w:tc>
            <w:tc>
              <w:tcPr>
                <w:tcW w:w="1051" w:type="dxa"/>
                <w:noWrap/>
                <w:vAlign w:val="center"/>
              </w:tcPr>
              <w:p w14:paraId="3DA08021" w14:textId="79F14965" w:rsidR="00DE6B42" w:rsidRPr="00CD485B" w:rsidRDefault="00DE6B42" w:rsidP="00DE6B42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426</w:t>
                </w:r>
              </w:p>
            </w:tc>
            <w:tc>
              <w:tcPr>
                <w:tcW w:w="1052" w:type="dxa"/>
                <w:vAlign w:val="center"/>
              </w:tcPr>
              <w:p w14:paraId="20AE6E52" w14:textId="768093E7" w:rsidR="00DE6B42" w:rsidRPr="00B530E9" w:rsidRDefault="00DE6B42" w:rsidP="00DE6B42">
                <w:pPr>
                  <w:pStyle w:val="TD"/>
                  <w:rPr>
                    <w:rStyle w:val="Fett"/>
                    <w:b w:val="0"/>
                    <w:szCs w:val="20"/>
                  </w:rPr>
                </w:pPr>
                <w:r w:rsidRPr="002201F8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</w:tbl>
      </w:sdtContent>
    </w:sdt>
    <w:p w14:paraId="3453BD9B" w14:textId="46DCF655" w:rsidR="007424D4" w:rsidRDefault="007424D4" w:rsidP="00DE6B42"/>
    <w:p w14:paraId="29F25759" w14:textId="77777777" w:rsidR="00725D04" w:rsidRPr="007424D4" w:rsidRDefault="00725D04" w:rsidP="00725D04"/>
    <w:p w14:paraId="25E2F518" w14:textId="77777777" w:rsidR="00725D04" w:rsidRDefault="00725D04" w:rsidP="007424D4"/>
    <w:p w14:paraId="3E5BA96F" w14:textId="21A717CA" w:rsidR="003F2C33" w:rsidRDefault="001D56C9" w:rsidP="005A4D94">
      <w:pPr>
        <w:pStyle w:val="berschrift2"/>
        <w:pageBreakBefore/>
      </w:pPr>
      <w:r w:rsidRPr="001D56C9">
        <w:lastRenderedPageBreak/>
        <w:t>Berufsgruppen (einkommensabhängiges KBG)</w:t>
      </w:r>
    </w:p>
    <w:p w14:paraId="77C9497F" w14:textId="304AE6E9" w:rsidR="00A92094" w:rsidRDefault="00A92094" w:rsidP="00A92094">
      <w:pPr>
        <w:pStyle w:val="Beschriftung"/>
      </w:pPr>
      <w:r>
        <w:t xml:space="preserve">Tabelle </w:t>
      </w:r>
      <w:r w:rsidR="000B4683">
        <w:fldChar w:fldCharType="begin"/>
      </w:r>
      <w:r w:rsidR="000B4683">
        <w:instrText xml:space="preserve"> SEQ Tabelle \* ARABIC </w:instrText>
      </w:r>
      <w:r w:rsidR="000B4683">
        <w:fldChar w:fldCharType="separate"/>
      </w:r>
      <w:r w:rsidR="00B90CA5">
        <w:rPr>
          <w:noProof/>
        </w:rPr>
        <w:t>5</w:t>
      </w:r>
      <w:r w:rsidR="000B4683">
        <w:rPr>
          <w:noProof/>
        </w:rPr>
        <w:fldChar w:fldCharType="end"/>
      </w:r>
      <w:r w:rsidR="00F25FC7">
        <w:rPr>
          <w:noProof/>
        </w:rPr>
        <w:t xml:space="preserve"> einkommensabhängiges KBG:</w:t>
      </w:r>
      <w:r w:rsidRPr="007040C1">
        <w:t xml:space="preserve"> Fallstatistik Berufsgruppen </w:t>
      </w:r>
      <w:r w:rsidR="00290955" w:rsidRPr="00FD3384">
        <w:t>nach Lebensjahren</w:t>
      </w:r>
      <w:r w:rsidRPr="007040C1">
        <w:t xml:space="preserve">, </w:t>
      </w:r>
      <w:r w:rsidR="002748EF">
        <w:t>erstellt am</w:t>
      </w:r>
      <w:r w:rsidR="002748EF" w:rsidRPr="00BC7CAB">
        <w:t>:</w:t>
      </w:r>
      <w:r w:rsidR="00DB79FA" w:rsidRPr="00DB79FA">
        <w:t xml:space="preserve"> </w:t>
      </w:r>
      <w:r w:rsidR="00DB79FA">
        <w:t xml:space="preserve">01. </w:t>
      </w:r>
      <w:r w:rsidR="00DE6B42">
        <w:t>Oktober</w:t>
      </w:r>
      <w:r w:rsidR="00DB79FA">
        <w:t xml:space="preserve"> 2025</w:t>
      </w:r>
    </w:p>
    <w:sdt>
      <w:sdtPr>
        <w:rPr>
          <w:b w:val="0"/>
        </w:rPr>
        <w:alias w:val="axesPDF - Tabelle"/>
        <w:tag w:val="axesPDF:ID:Table:fcf6453c-141d-4e88-aa17-e3f42184d251"/>
        <w:id w:val="485296088"/>
        <w:placeholder>
          <w:docPart w:val="9232180707004886A70B2860B7F87482"/>
        </w:placeholder>
      </w:sdtPr>
      <w:sdtEndPr>
        <w:rPr>
          <w:rFonts w:ascii="Helv" w:eastAsia="Times New Roman" w:hAnsi="Helv" w:cs="Arial"/>
          <w:szCs w:val="20"/>
          <w:lang w:val="de-AT" w:eastAsia="de-AT"/>
        </w:rPr>
      </w:sdtEndPr>
      <w:sdtContent>
        <w:tbl>
          <w:tblPr>
            <w:tblStyle w:val="Tabellenraster"/>
            <w:tblW w:w="14552" w:type="dxa"/>
            <w:tblLayout w:type="fixed"/>
            <w:tblLook w:val="0420" w:firstRow="1" w:lastRow="0" w:firstColumn="0" w:lastColumn="0" w:noHBand="0" w:noVBand="1"/>
          </w:tblPr>
          <w:tblGrid>
            <w:gridCol w:w="2106"/>
            <w:gridCol w:w="1037"/>
            <w:gridCol w:w="1037"/>
            <w:gridCol w:w="1037"/>
            <w:gridCol w:w="1037"/>
            <w:gridCol w:w="1037"/>
            <w:gridCol w:w="1038"/>
            <w:gridCol w:w="1037"/>
            <w:gridCol w:w="1037"/>
            <w:gridCol w:w="1037"/>
            <w:gridCol w:w="1037"/>
            <w:gridCol w:w="1037"/>
            <w:gridCol w:w="1038"/>
          </w:tblGrid>
          <w:tr w:rsidR="00B23F1A" w:rsidRPr="001D56C9" w14:paraId="56CCA9D1" w14:textId="16D58F09" w:rsidTr="008021B6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12"/>
            </w:trPr>
            <w:tc>
              <w:tcPr>
                <w:tcW w:w="2106" w:type="dxa"/>
                <w:shd w:val="clear" w:color="auto" w:fill="DEF0DF" w:themeFill="accent2" w:themeFillTint="33"/>
                <w:noWrap/>
                <w:hideMark/>
              </w:tcPr>
              <w:p w14:paraId="5D7FDC4B" w14:textId="71F5037D" w:rsidR="0082242A" w:rsidRPr="001D56C9" w:rsidRDefault="0082242A" w:rsidP="0082242A">
                <w:pPr>
                  <w:pStyle w:val="TH-Spaltelinks"/>
                  <w:rPr>
                    <w:lang w:val="de-AT" w:eastAsia="de-AT"/>
                  </w:rPr>
                </w:pPr>
                <w:r w:rsidRPr="00E57A95">
                  <w:t>Berufsgruppe</w:t>
                </w:r>
              </w:p>
            </w:tc>
            <w:tc>
              <w:tcPr>
                <w:tcW w:w="1037" w:type="dxa"/>
                <w:shd w:val="clear" w:color="auto" w:fill="DEF0DF" w:themeFill="accent2" w:themeFillTint="33"/>
                <w:noWrap/>
                <w:hideMark/>
              </w:tcPr>
              <w:p w14:paraId="0D330257" w14:textId="53381A10" w:rsidR="0082242A" w:rsidRPr="001D56C9" w:rsidRDefault="0082242A" w:rsidP="0082242A">
                <w:pPr>
                  <w:pStyle w:val="TH-Spalte"/>
                  <w:rPr>
                    <w:lang w:val="de-AT" w:eastAsia="de-AT"/>
                  </w:rPr>
                </w:pPr>
                <w:r>
                  <w:t>insgesamt</w:t>
                </w:r>
              </w:p>
            </w:tc>
            <w:tc>
              <w:tcPr>
                <w:tcW w:w="1037" w:type="dxa"/>
                <w:shd w:val="clear" w:color="auto" w:fill="FFFFFF" w:themeFill="background2"/>
                <w:noWrap/>
                <w:hideMark/>
              </w:tcPr>
              <w:p w14:paraId="78ED75F4" w14:textId="79369F90" w:rsidR="0082242A" w:rsidRPr="00FD3384" w:rsidRDefault="0082242A" w:rsidP="0082242A">
                <w:pPr>
                  <w:pStyle w:val="TH-Spalte"/>
                  <w:rPr>
                    <w:lang w:val="de-AT" w:eastAsia="de-AT"/>
                  </w:rPr>
                </w:pPr>
                <w:r w:rsidRPr="00FD3384">
                  <w:t>weiblich</w:t>
                </w:r>
              </w:p>
            </w:tc>
            <w:tc>
              <w:tcPr>
                <w:tcW w:w="1037" w:type="dxa"/>
                <w:shd w:val="clear" w:color="auto" w:fill="FFFFFF" w:themeFill="background2"/>
                <w:noWrap/>
                <w:hideMark/>
              </w:tcPr>
              <w:p w14:paraId="48D3143E" w14:textId="3E8554ED" w:rsidR="0082242A" w:rsidRPr="00FD3384" w:rsidRDefault="0082242A" w:rsidP="0082242A">
                <w:pPr>
                  <w:pStyle w:val="TH-Spalte"/>
                  <w:rPr>
                    <w:lang w:val="de-AT" w:eastAsia="de-AT"/>
                  </w:rPr>
                </w:pPr>
                <w:r w:rsidRPr="00FD3384">
                  <w:t>männlich</w:t>
                </w:r>
              </w:p>
            </w:tc>
            <w:tc>
              <w:tcPr>
                <w:tcW w:w="1037" w:type="dxa"/>
                <w:shd w:val="clear" w:color="auto" w:fill="auto"/>
              </w:tcPr>
              <w:p w14:paraId="6ADC8724" w14:textId="421CF4A4" w:rsidR="0082242A" w:rsidRDefault="0082242A" w:rsidP="0082242A">
                <w:pPr>
                  <w:pStyle w:val="TH-Spalte"/>
                </w:pPr>
                <w:proofErr w:type="spellStart"/>
                <w:r>
                  <w:t>inter</w:t>
                </w:r>
                <w:proofErr w:type="spellEnd"/>
                <w:r>
                  <w:t>/</w:t>
                </w:r>
                <w:r>
                  <w:br/>
                  <w:t>divers</w:t>
                </w:r>
              </w:p>
            </w:tc>
            <w:tc>
              <w:tcPr>
                <w:tcW w:w="1037" w:type="dxa"/>
                <w:shd w:val="clear" w:color="auto" w:fill="DEF0DF" w:themeFill="accent2" w:themeFillTint="33"/>
                <w:noWrap/>
                <w:hideMark/>
              </w:tcPr>
              <w:p w14:paraId="64BC5913" w14:textId="07E8038A" w:rsidR="0082242A" w:rsidRPr="001D56C9" w:rsidRDefault="0082242A" w:rsidP="0082242A">
                <w:pPr>
                  <w:pStyle w:val="TH-Spalte"/>
                  <w:rPr>
                    <w:lang w:val="de-AT" w:eastAsia="de-AT"/>
                  </w:rPr>
                </w:pPr>
                <w:r>
                  <w:t xml:space="preserve">1. Jahr </w:t>
                </w:r>
                <w:r>
                  <w:br/>
                  <w:t>insgesamt</w:t>
                </w:r>
              </w:p>
            </w:tc>
            <w:tc>
              <w:tcPr>
                <w:tcW w:w="1038" w:type="dxa"/>
                <w:shd w:val="clear" w:color="auto" w:fill="FFFFFF" w:themeFill="background2"/>
                <w:noWrap/>
                <w:hideMark/>
              </w:tcPr>
              <w:p w14:paraId="28B223D7" w14:textId="4CEF9F7B" w:rsidR="0082242A" w:rsidRPr="00FD3384" w:rsidRDefault="0082242A" w:rsidP="0082242A">
                <w:pPr>
                  <w:pStyle w:val="TH-Spalte"/>
                  <w:rPr>
                    <w:lang w:val="de-AT" w:eastAsia="de-AT"/>
                  </w:rPr>
                </w:pPr>
                <w:r w:rsidRPr="00FD3384">
                  <w:rPr>
                    <w:lang w:val="de-AT" w:eastAsia="de-AT"/>
                  </w:rPr>
                  <w:t xml:space="preserve">1. Jahr </w:t>
                </w:r>
                <w:r w:rsidRPr="00FD3384">
                  <w:br/>
                  <w:t>weiblich</w:t>
                </w:r>
              </w:p>
            </w:tc>
            <w:tc>
              <w:tcPr>
                <w:tcW w:w="1037" w:type="dxa"/>
                <w:shd w:val="clear" w:color="auto" w:fill="FFFFFF" w:themeFill="background2"/>
                <w:noWrap/>
                <w:hideMark/>
              </w:tcPr>
              <w:p w14:paraId="5515C532" w14:textId="3C085A10" w:rsidR="0082242A" w:rsidRPr="00FD3384" w:rsidRDefault="0082242A" w:rsidP="0082242A">
                <w:pPr>
                  <w:pStyle w:val="TH-Spalte"/>
                  <w:rPr>
                    <w:lang w:val="de-AT" w:eastAsia="de-AT"/>
                  </w:rPr>
                </w:pPr>
                <w:r w:rsidRPr="00FD3384">
                  <w:rPr>
                    <w:lang w:val="de-AT" w:eastAsia="de-AT"/>
                  </w:rPr>
                  <w:t xml:space="preserve">1. Jahr </w:t>
                </w:r>
                <w:r w:rsidRPr="00FD3384">
                  <w:br/>
                  <w:t>männlich</w:t>
                </w:r>
              </w:p>
            </w:tc>
            <w:tc>
              <w:tcPr>
                <w:tcW w:w="1037" w:type="dxa"/>
                <w:shd w:val="clear" w:color="auto" w:fill="auto"/>
              </w:tcPr>
              <w:p w14:paraId="3792A634" w14:textId="2E428137" w:rsidR="0082242A" w:rsidRDefault="0082242A" w:rsidP="0082242A">
                <w:pPr>
                  <w:pStyle w:val="TH-Spalte"/>
                </w:pPr>
                <w:r>
                  <w:t>1. Jahr</w:t>
                </w:r>
                <w:r>
                  <w:br/>
                </w:r>
                <w:proofErr w:type="spellStart"/>
                <w:r>
                  <w:t>inter</w:t>
                </w:r>
                <w:proofErr w:type="spellEnd"/>
                <w:r>
                  <w:t>/</w:t>
                </w:r>
                <w:r>
                  <w:br/>
                  <w:t>divers</w:t>
                </w:r>
              </w:p>
            </w:tc>
            <w:tc>
              <w:tcPr>
                <w:tcW w:w="1037" w:type="dxa"/>
                <w:shd w:val="clear" w:color="auto" w:fill="DEF0DF" w:themeFill="accent2" w:themeFillTint="33"/>
                <w:noWrap/>
                <w:hideMark/>
              </w:tcPr>
              <w:p w14:paraId="3F3B040D" w14:textId="5050672A" w:rsidR="0082242A" w:rsidRPr="001D56C9" w:rsidRDefault="0082242A" w:rsidP="0082242A">
                <w:pPr>
                  <w:pStyle w:val="TH-Spalte"/>
                  <w:rPr>
                    <w:lang w:val="de-AT" w:eastAsia="de-AT"/>
                  </w:rPr>
                </w:pPr>
                <w:r>
                  <w:t xml:space="preserve">2. Jahr </w:t>
                </w:r>
                <w:r>
                  <w:br/>
                  <w:t>insgesamt</w:t>
                </w:r>
              </w:p>
            </w:tc>
            <w:tc>
              <w:tcPr>
                <w:tcW w:w="1037" w:type="dxa"/>
                <w:shd w:val="clear" w:color="auto" w:fill="FFFFFF" w:themeFill="background2"/>
                <w:noWrap/>
                <w:hideMark/>
              </w:tcPr>
              <w:p w14:paraId="56174E59" w14:textId="0E6973E0" w:rsidR="0082242A" w:rsidRPr="00FD3384" w:rsidRDefault="0082242A" w:rsidP="0082242A">
                <w:pPr>
                  <w:pStyle w:val="TH-Spalte"/>
                  <w:rPr>
                    <w:lang w:val="de-AT" w:eastAsia="de-AT"/>
                  </w:rPr>
                </w:pPr>
                <w:r w:rsidRPr="00FD3384">
                  <w:rPr>
                    <w:lang w:val="de-AT" w:eastAsia="de-AT"/>
                  </w:rPr>
                  <w:t xml:space="preserve">2. Jahr </w:t>
                </w:r>
                <w:r w:rsidRPr="00FD3384">
                  <w:rPr>
                    <w:lang w:val="de-AT" w:eastAsia="de-AT"/>
                  </w:rPr>
                  <w:br/>
                </w:r>
                <w:r w:rsidRPr="00FD3384">
                  <w:t>weiblich</w:t>
                </w:r>
              </w:p>
            </w:tc>
            <w:tc>
              <w:tcPr>
                <w:tcW w:w="1037" w:type="dxa"/>
                <w:shd w:val="clear" w:color="auto" w:fill="FFFFFF" w:themeFill="background2"/>
                <w:noWrap/>
                <w:hideMark/>
              </w:tcPr>
              <w:p w14:paraId="57258E30" w14:textId="286183EB" w:rsidR="0082242A" w:rsidRPr="00FD3384" w:rsidRDefault="0082242A" w:rsidP="0082242A">
                <w:pPr>
                  <w:pStyle w:val="TH-Spalte"/>
                  <w:rPr>
                    <w:lang w:val="de-AT" w:eastAsia="de-AT"/>
                  </w:rPr>
                </w:pPr>
                <w:r w:rsidRPr="00FD3384">
                  <w:rPr>
                    <w:lang w:val="de-AT" w:eastAsia="de-AT"/>
                  </w:rPr>
                  <w:t xml:space="preserve">2. Jahr </w:t>
                </w:r>
                <w:r w:rsidRPr="00FD3384">
                  <w:rPr>
                    <w:lang w:val="de-AT" w:eastAsia="de-AT"/>
                  </w:rPr>
                  <w:br/>
                </w:r>
                <w:r w:rsidRPr="00FD3384">
                  <w:t>männlich</w:t>
                </w:r>
              </w:p>
            </w:tc>
            <w:tc>
              <w:tcPr>
                <w:tcW w:w="1038" w:type="dxa"/>
                <w:shd w:val="clear" w:color="auto" w:fill="FFFFFF" w:themeFill="background2"/>
              </w:tcPr>
              <w:p w14:paraId="2589EFAC" w14:textId="18CA7C20" w:rsidR="0082242A" w:rsidRPr="00FD3384" w:rsidRDefault="0082242A" w:rsidP="0082242A">
                <w:pPr>
                  <w:pStyle w:val="TH-Spalte"/>
                  <w:rPr>
                    <w:lang w:val="de-AT" w:eastAsia="de-AT"/>
                  </w:rPr>
                </w:pPr>
                <w:r>
                  <w:t>2. Jahr</w:t>
                </w:r>
                <w:r>
                  <w:br/>
                </w:r>
                <w:proofErr w:type="spellStart"/>
                <w:r>
                  <w:t>inter</w:t>
                </w:r>
                <w:proofErr w:type="spellEnd"/>
                <w:r>
                  <w:t>/</w:t>
                </w:r>
                <w:r>
                  <w:br/>
                  <w:t>divers</w:t>
                </w:r>
              </w:p>
            </w:tc>
          </w:tr>
          <w:tr w:rsidR="00DE6B42" w:rsidRPr="001D56C9" w14:paraId="38FAADC8" w14:textId="51822F12" w:rsidTr="003176F5">
            <w:trPr>
              <w:trHeight w:val="312"/>
            </w:trPr>
            <w:tc>
              <w:tcPr>
                <w:tcW w:w="2106" w:type="dxa"/>
                <w:noWrap/>
                <w:hideMark/>
              </w:tcPr>
              <w:p w14:paraId="049BA3BA" w14:textId="77777777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Angestellte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61E4C027" w14:textId="42D5E197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22 318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1FAC911B" w14:textId="7B59B786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20 119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3A4772BB" w14:textId="7ABFC4FD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2 199</w:t>
                </w:r>
              </w:p>
            </w:tc>
            <w:tc>
              <w:tcPr>
                <w:tcW w:w="1037" w:type="dxa"/>
                <w:shd w:val="clear" w:color="auto" w:fill="auto"/>
                <w:vAlign w:val="center"/>
              </w:tcPr>
              <w:p w14:paraId="1BBAAA26" w14:textId="67FC61E1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62093311" w14:textId="0A17A6CF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19 095</w:t>
                </w:r>
              </w:p>
            </w:tc>
            <w:tc>
              <w:tcPr>
                <w:tcW w:w="1038" w:type="dxa"/>
                <w:noWrap/>
                <w:vAlign w:val="center"/>
              </w:tcPr>
              <w:p w14:paraId="15F909CA" w14:textId="314485DE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18 018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0DF95278" w14:textId="53911D3C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1 077</w:t>
                </w:r>
              </w:p>
            </w:tc>
            <w:tc>
              <w:tcPr>
                <w:tcW w:w="1037" w:type="dxa"/>
                <w:shd w:val="clear" w:color="auto" w:fill="auto"/>
                <w:vAlign w:val="center"/>
              </w:tcPr>
              <w:p w14:paraId="3F152B40" w14:textId="5A2C0417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30DD6F08" w14:textId="273D72BB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3 223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39F94A8B" w14:textId="4477A340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2 101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2BAD78A9" w14:textId="768BAB52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1 122</w:t>
                </w:r>
              </w:p>
            </w:tc>
            <w:tc>
              <w:tcPr>
                <w:tcW w:w="1038" w:type="dxa"/>
                <w:vAlign w:val="center"/>
              </w:tcPr>
              <w:p w14:paraId="50A46B39" w14:textId="7C35AD86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A50A20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2CDA5CB8" w14:textId="6CFA0C52" w:rsidTr="003176F5">
            <w:trPr>
              <w:trHeight w:val="312"/>
            </w:trPr>
            <w:tc>
              <w:tcPr>
                <w:tcW w:w="2106" w:type="dxa"/>
                <w:noWrap/>
                <w:hideMark/>
              </w:tcPr>
              <w:p w14:paraId="03E9A8F4" w14:textId="77777777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ArbeiterInnen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36033D35" w14:textId="38DC4F86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2 141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354FE64F" w14:textId="1719CD16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1 680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55432630" w14:textId="711BB402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461</w:t>
                </w:r>
              </w:p>
            </w:tc>
            <w:tc>
              <w:tcPr>
                <w:tcW w:w="1037" w:type="dxa"/>
                <w:shd w:val="clear" w:color="auto" w:fill="auto"/>
                <w:vAlign w:val="center"/>
              </w:tcPr>
              <w:p w14:paraId="1A3CBFA5" w14:textId="23D92919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0C1CCFD7" w14:textId="15EEF581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1 750</w:t>
                </w:r>
              </w:p>
            </w:tc>
            <w:tc>
              <w:tcPr>
                <w:tcW w:w="1038" w:type="dxa"/>
                <w:noWrap/>
                <w:vAlign w:val="center"/>
              </w:tcPr>
              <w:p w14:paraId="485E1AC2" w14:textId="28F2C32C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1 494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5D357265" w14:textId="2F824030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256</w:t>
                </w:r>
              </w:p>
            </w:tc>
            <w:tc>
              <w:tcPr>
                <w:tcW w:w="1037" w:type="dxa"/>
                <w:shd w:val="clear" w:color="auto" w:fill="auto"/>
                <w:vAlign w:val="center"/>
              </w:tcPr>
              <w:p w14:paraId="01EE2FF7" w14:textId="40FE566F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66727870" w14:textId="7A09AB0D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391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5083422B" w14:textId="318BA0FB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186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568E5186" w14:textId="544F440D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205</w:t>
                </w:r>
              </w:p>
            </w:tc>
            <w:tc>
              <w:tcPr>
                <w:tcW w:w="1038" w:type="dxa"/>
                <w:vAlign w:val="center"/>
              </w:tcPr>
              <w:p w14:paraId="2B11FE49" w14:textId="30C419EC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A50A20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786FB1A6" w14:textId="4FD5BC25" w:rsidTr="003176F5">
            <w:trPr>
              <w:trHeight w:val="312"/>
            </w:trPr>
            <w:tc>
              <w:tcPr>
                <w:tcW w:w="2106" w:type="dxa"/>
                <w:noWrap/>
                <w:hideMark/>
              </w:tcPr>
              <w:p w14:paraId="5023CCEB" w14:textId="77777777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Vertragsbedienstete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0879378E" w14:textId="728A9EE7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6 434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2D54F072" w14:textId="30293ACE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5 974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2E98FF2F" w14:textId="7D7AC12A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460</w:t>
                </w:r>
              </w:p>
            </w:tc>
            <w:tc>
              <w:tcPr>
                <w:tcW w:w="1037" w:type="dxa"/>
                <w:shd w:val="clear" w:color="auto" w:fill="auto"/>
                <w:vAlign w:val="center"/>
              </w:tcPr>
              <w:p w14:paraId="7C1F2D71" w14:textId="212C0050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3E8289A3" w14:textId="1D8AB250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5 534</w:t>
                </w:r>
              </w:p>
            </w:tc>
            <w:tc>
              <w:tcPr>
                <w:tcW w:w="1038" w:type="dxa"/>
                <w:noWrap/>
                <w:vAlign w:val="center"/>
              </w:tcPr>
              <w:p w14:paraId="30E70AB5" w14:textId="05CF1C1C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5 295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2A928916" w14:textId="4E929356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239</w:t>
                </w:r>
              </w:p>
            </w:tc>
            <w:tc>
              <w:tcPr>
                <w:tcW w:w="1037" w:type="dxa"/>
                <w:shd w:val="clear" w:color="auto" w:fill="auto"/>
                <w:vAlign w:val="center"/>
              </w:tcPr>
              <w:p w14:paraId="4C1DD841" w14:textId="32E984E3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52A1E7D5" w14:textId="16D033C1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900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2847C43A" w14:textId="52154ADF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679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643FA37C" w14:textId="3CC5E454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221</w:t>
                </w:r>
              </w:p>
            </w:tc>
            <w:tc>
              <w:tcPr>
                <w:tcW w:w="1038" w:type="dxa"/>
                <w:vAlign w:val="center"/>
              </w:tcPr>
              <w:p w14:paraId="16AC27BC" w14:textId="07A9B913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A50A20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3080473F" w14:textId="6C46B2F8" w:rsidTr="003176F5">
            <w:trPr>
              <w:trHeight w:val="312"/>
            </w:trPr>
            <w:tc>
              <w:tcPr>
                <w:tcW w:w="2106" w:type="dxa"/>
                <w:noWrap/>
                <w:hideMark/>
              </w:tcPr>
              <w:p w14:paraId="6FFF12D4" w14:textId="77777777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Selbständige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27825404" w14:textId="7066C7F6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819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4DDDE0D0" w14:textId="7E3254C7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708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540670B7" w14:textId="401FA3EA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111</w:t>
                </w:r>
              </w:p>
            </w:tc>
            <w:tc>
              <w:tcPr>
                <w:tcW w:w="1037" w:type="dxa"/>
                <w:shd w:val="clear" w:color="auto" w:fill="auto"/>
                <w:vAlign w:val="center"/>
              </w:tcPr>
              <w:p w14:paraId="71186376" w14:textId="2C3CF39A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161EFE91" w14:textId="5BEB7617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647</w:t>
                </w:r>
              </w:p>
            </w:tc>
            <w:tc>
              <w:tcPr>
                <w:tcW w:w="1038" w:type="dxa"/>
                <w:noWrap/>
                <w:vAlign w:val="center"/>
              </w:tcPr>
              <w:p w14:paraId="3E18AB3C" w14:textId="6967B943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603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536DFD3B" w14:textId="3894A51A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44</w:t>
                </w:r>
              </w:p>
            </w:tc>
            <w:tc>
              <w:tcPr>
                <w:tcW w:w="1037" w:type="dxa"/>
                <w:shd w:val="clear" w:color="auto" w:fill="auto"/>
                <w:vAlign w:val="center"/>
              </w:tcPr>
              <w:p w14:paraId="40FCC2CE" w14:textId="42F1040A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3D989182" w14:textId="2689AA49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172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2112F03C" w14:textId="312BE6F2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105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6E96F6A0" w14:textId="630DEE5F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67</w:t>
                </w:r>
              </w:p>
            </w:tc>
            <w:tc>
              <w:tcPr>
                <w:tcW w:w="1038" w:type="dxa"/>
                <w:vAlign w:val="center"/>
              </w:tcPr>
              <w:p w14:paraId="0A3292AC" w14:textId="5C767D1F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A50A20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29070474" w14:textId="7084E46C" w:rsidTr="003176F5">
            <w:trPr>
              <w:trHeight w:val="312"/>
            </w:trPr>
            <w:tc>
              <w:tcPr>
                <w:tcW w:w="2106" w:type="dxa"/>
                <w:noWrap/>
                <w:hideMark/>
              </w:tcPr>
              <w:p w14:paraId="4439FDC0" w14:textId="77777777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Bäuerinnen/Bauern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7FC87B9F" w14:textId="67CA6729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198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493B90E7" w14:textId="098ACE06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151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0D32B76D" w14:textId="1B7CED1F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47</w:t>
                </w:r>
              </w:p>
            </w:tc>
            <w:tc>
              <w:tcPr>
                <w:tcW w:w="1037" w:type="dxa"/>
                <w:shd w:val="clear" w:color="auto" w:fill="auto"/>
                <w:vAlign w:val="center"/>
              </w:tcPr>
              <w:p w14:paraId="29A31DF2" w14:textId="02B5E0D4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6DB38B57" w14:textId="33276585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148</w:t>
                </w:r>
              </w:p>
            </w:tc>
            <w:tc>
              <w:tcPr>
                <w:tcW w:w="1038" w:type="dxa"/>
                <w:noWrap/>
                <w:vAlign w:val="center"/>
              </w:tcPr>
              <w:p w14:paraId="1BF57208" w14:textId="6B1168E5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135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32246643" w14:textId="01AE617F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13</w:t>
                </w:r>
              </w:p>
            </w:tc>
            <w:tc>
              <w:tcPr>
                <w:tcW w:w="1037" w:type="dxa"/>
                <w:shd w:val="clear" w:color="auto" w:fill="auto"/>
                <w:vAlign w:val="center"/>
              </w:tcPr>
              <w:p w14:paraId="550FDF27" w14:textId="0C33E9C2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3973EB83" w14:textId="1D50828A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2F1ECBE5" w14:textId="5C4AC7CF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16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4B80D8B9" w14:textId="23CA7B83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34</w:t>
                </w:r>
              </w:p>
            </w:tc>
            <w:tc>
              <w:tcPr>
                <w:tcW w:w="1038" w:type="dxa"/>
                <w:vAlign w:val="center"/>
              </w:tcPr>
              <w:p w14:paraId="750A75BE" w14:textId="051EF959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A50A20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0CCE9C2C" w14:textId="5765D393" w:rsidTr="003176F5">
            <w:trPr>
              <w:trHeight w:val="312"/>
            </w:trPr>
            <w:tc>
              <w:tcPr>
                <w:tcW w:w="2106" w:type="dxa"/>
                <w:noWrap/>
                <w:hideMark/>
              </w:tcPr>
              <w:p w14:paraId="0D42A86A" w14:textId="2084712F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Hausfrauen/Haus</w:t>
                </w:r>
                <w:r>
                  <w:rPr>
                    <w:lang w:val="de-AT" w:eastAsia="de-AT"/>
                  </w:rPr>
                  <w:t>-</w:t>
                </w:r>
                <w:r w:rsidRPr="001D56C9">
                  <w:rPr>
                    <w:lang w:val="de-AT" w:eastAsia="de-AT"/>
                  </w:rPr>
                  <w:t>männer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5143AEEB" w14:textId="2AF63EE6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146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2C9A40FE" w14:textId="45394B5F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140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34BC1F06" w14:textId="1398FA7E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6</w:t>
                </w:r>
              </w:p>
            </w:tc>
            <w:tc>
              <w:tcPr>
                <w:tcW w:w="1037" w:type="dxa"/>
                <w:shd w:val="clear" w:color="auto" w:fill="auto"/>
                <w:vAlign w:val="center"/>
              </w:tcPr>
              <w:p w14:paraId="0437C968" w14:textId="696D825D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2FFEFF59" w14:textId="1AD1C6C1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122</w:t>
                </w:r>
              </w:p>
            </w:tc>
            <w:tc>
              <w:tcPr>
                <w:tcW w:w="1038" w:type="dxa"/>
                <w:noWrap/>
                <w:vAlign w:val="center"/>
              </w:tcPr>
              <w:p w14:paraId="6496CED3" w14:textId="50905693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119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08895829" w14:textId="2257B866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</w:t>
                </w:r>
              </w:p>
            </w:tc>
            <w:tc>
              <w:tcPr>
                <w:tcW w:w="1037" w:type="dxa"/>
                <w:shd w:val="clear" w:color="auto" w:fill="auto"/>
                <w:vAlign w:val="center"/>
              </w:tcPr>
              <w:p w14:paraId="18238D7F" w14:textId="08D0F3CA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1807D8C4" w14:textId="1F7D831B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24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00138FB4" w14:textId="110E4F0D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21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097C9E39" w14:textId="02910015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</w:t>
                </w:r>
              </w:p>
            </w:tc>
            <w:tc>
              <w:tcPr>
                <w:tcW w:w="1038" w:type="dxa"/>
                <w:vAlign w:val="center"/>
              </w:tcPr>
              <w:p w14:paraId="068E7908" w14:textId="6E643BE9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A50A20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394F27FD" w14:textId="5FEC8125" w:rsidTr="003176F5">
            <w:trPr>
              <w:trHeight w:val="312"/>
            </w:trPr>
            <w:tc>
              <w:tcPr>
                <w:tcW w:w="2106" w:type="dxa"/>
                <w:noWrap/>
                <w:hideMark/>
              </w:tcPr>
              <w:p w14:paraId="6D49EC3D" w14:textId="77777777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StudentInnen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47F8C6E8" w14:textId="00A944ED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18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2DF38587" w14:textId="5939571D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17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72565E50" w14:textId="4A6E28E4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</w:t>
                </w:r>
              </w:p>
            </w:tc>
            <w:tc>
              <w:tcPr>
                <w:tcW w:w="1037" w:type="dxa"/>
                <w:shd w:val="clear" w:color="auto" w:fill="auto"/>
                <w:vAlign w:val="center"/>
              </w:tcPr>
              <w:p w14:paraId="1B0966CF" w14:textId="708E53FF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766D0DD5" w14:textId="21CC44A5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15</w:t>
                </w:r>
              </w:p>
            </w:tc>
            <w:tc>
              <w:tcPr>
                <w:tcW w:w="1038" w:type="dxa"/>
                <w:noWrap/>
                <w:vAlign w:val="center"/>
              </w:tcPr>
              <w:p w14:paraId="50B89E70" w14:textId="1A02D157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15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55A3047B" w14:textId="3403846C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7" w:type="dxa"/>
                <w:shd w:val="clear" w:color="auto" w:fill="auto"/>
                <w:vAlign w:val="center"/>
              </w:tcPr>
              <w:p w14:paraId="15722E8A" w14:textId="18CC13BA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69EFBBB2" w14:textId="5971C309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2D0093C7" w14:textId="4105EF78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0A31F34B" w14:textId="4B606119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</w:t>
                </w:r>
              </w:p>
            </w:tc>
            <w:tc>
              <w:tcPr>
                <w:tcW w:w="1038" w:type="dxa"/>
                <w:vAlign w:val="center"/>
              </w:tcPr>
              <w:p w14:paraId="1CEB1FDA" w14:textId="4957C880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A50A20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7C75D776" w14:textId="5BC01BA1" w:rsidTr="003176F5">
            <w:trPr>
              <w:trHeight w:val="312"/>
            </w:trPr>
            <w:tc>
              <w:tcPr>
                <w:tcW w:w="2106" w:type="dxa"/>
                <w:noWrap/>
                <w:hideMark/>
              </w:tcPr>
              <w:p w14:paraId="2CBDE10A" w14:textId="77777777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SchülerInnen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0B6F0518" w14:textId="128A85C7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3D230FA2" w14:textId="5930FF83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051B903F" w14:textId="3C90F783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7" w:type="dxa"/>
                <w:shd w:val="clear" w:color="auto" w:fill="auto"/>
                <w:vAlign w:val="center"/>
              </w:tcPr>
              <w:p w14:paraId="3F2C884F" w14:textId="7D1EAFB8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0D7984ED" w14:textId="30760493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</w:t>
                </w:r>
              </w:p>
            </w:tc>
            <w:tc>
              <w:tcPr>
                <w:tcW w:w="1038" w:type="dxa"/>
                <w:noWrap/>
                <w:vAlign w:val="center"/>
              </w:tcPr>
              <w:p w14:paraId="09ED28E1" w14:textId="4B0D5C7E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6A45FCBA" w14:textId="19BF84BF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7" w:type="dxa"/>
                <w:shd w:val="clear" w:color="auto" w:fill="auto"/>
                <w:vAlign w:val="center"/>
              </w:tcPr>
              <w:p w14:paraId="62F2830D" w14:textId="116E7577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19FD663B" w14:textId="1A0567F2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2947A62C" w14:textId="07F1C44F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3CBEBD6D" w14:textId="0FF4BF85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8" w:type="dxa"/>
                <w:vAlign w:val="center"/>
              </w:tcPr>
              <w:p w14:paraId="2410DE44" w14:textId="5F3B3939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A50A20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6887D6F6" w14:textId="7B22C23F" w:rsidTr="003176F5">
            <w:trPr>
              <w:trHeight w:val="312"/>
            </w:trPr>
            <w:tc>
              <w:tcPr>
                <w:tcW w:w="2106" w:type="dxa"/>
                <w:noWrap/>
                <w:hideMark/>
              </w:tcPr>
              <w:p w14:paraId="4FD7B40A" w14:textId="77777777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Beamtinnen/Beamte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2122CC4F" w14:textId="268F5DAB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690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4F04C306" w14:textId="2BD411A6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496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04BA8C3C" w14:textId="38D35ABD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194</w:t>
                </w:r>
              </w:p>
            </w:tc>
            <w:tc>
              <w:tcPr>
                <w:tcW w:w="1037" w:type="dxa"/>
                <w:shd w:val="clear" w:color="auto" w:fill="auto"/>
                <w:vAlign w:val="center"/>
              </w:tcPr>
              <w:p w14:paraId="0F13FDC2" w14:textId="7A5C1D7A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03A27F1D" w14:textId="324F280C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538</w:t>
                </w:r>
              </w:p>
            </w:tc>
            <w:tc>
              <w:tcPr>
                <w:tcW w:w="1038" w:type="dxa"/>
                <w:noWrap/>
                <w:vAlign w:val="center"/>
              </w:tcPr>
              <w:p w14:paraId="0BF3408C" w14:textId="6115D619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438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0DFFF981" w14:textId="6E7978E6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100</w:t>
                </w:r>
              </w:p>
            </w:tc>
            <w:tc>
              <w:tcPr>
                <w:tcW w:w="1037" w:type="dxa"/>
                <w:shd w:val="clear" w:color="auto" w:fill="auto"/>
                <w:vAlign w:val="center"/>
              </w:tcPr>
              <w:p w14:paraId="1EDE03F4" w14:textId="0BA15607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301377A5" w14:textId="08CD9DC4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152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75E1CE1A" w14:textId="0F808A64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58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72ACC17D" w14:textId="162B32B8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94</w:t>
                </w:r>
              </w:p>
            </w:tc>
            <w:tc>
              <w:tcPr>
                <w:tcW w:w="1038" w:type="dxa"/>
                <w:vAlign w:val="center"/>
              </w:tcPr>
              <w:p w14:paraId="44FB4EDA" w14:textId="59EF451D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A50A20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09F9D512" w14:textId="5E648D60" w:rsidTr="003176F5">
            <w:trPr>
              <w:trHeight w:val="312"/>
            </w:trPr>
            <w:tc>
              <w:tcPr>
                <w:tcW w:w="2106" w:type="dxa"/>
                <w:noWrap/>
                <w:hideMark/>
              </w:tcPr>
              <w:p w14:paraId="3E4E93A1" w14:textId="5B35F1CD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Arbeitslosengeld</w:t>
                </w:r>
                <w:r>
                  <w:rPr>
                    <w:lang w:val="de-AT" w:eastAsia="de-AT"/>
                  </w:rPr>
                  <w:t>-</w:t>
                </w:r>
                <w:proofErr w:type="spellStart"/>
                <w:r w:rsidRPr="001D56C9">
                  <w:rPr>
                    <w:lang w:val="de-AT" w:eastAsia="de-AT"/>
                  </w:rPr>
                  <w:t>bezieherInnen</w:t>
                </w:r>
                <w:proofErr w:type="spellEnd"/>
              </w:p>
            </w:tc>
            <w:tc>
              <w:tcPr>
                <w:tcW w:w="1037" w:type="dxa"/>
                <w:noWrap/>
                <w:vAlign w:val="center"/>
              </w:tcPr>
              <w:p w14:paraId="67824F6B" w14:textId="5FE1A120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150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0D2DA41A" w14:textId="0D93782B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136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2AFD1FF6" w14:textId="59C46FAA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14</w:t>
                </w:r>
              </w:p>
            </w:tc>
            <w:tc>
              <w:tcPr>
                <w:tcW w:w="1037" w:type="dxa"/>
                <w:shd w:val="clear" w:color="auto" w:fill="auto"/>
                <w:vAlign w:val="center"/>
              </w:tcPr>
              <w:p w14:paraId="07AF1CF9" w14:textId="1E43E56D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4BBFE1C7" w14:textId="7671809B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118</w:t>
                </w:r>
              </w:p>
            </w:tc>
            <w:tc>
              <w:tcPr>
                <w:tcW w:w="1038" w:type="dxa"/>
                <w:noWrap/>
                <w:vAlign w:val="center"/>
              </w:tcPr>
              <w:p w14:paraId="1B457F17" w14:textId="1FE5438C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115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54294921" w14:textId="42D5EC91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</w:t>
                </w:r>
              </w:p>
            </w:tc>
            <w:tc>
              <w:tcPr>
                <w:tcW w:w="1037" w:type="dxa"/>
                <w:shd w:val="clear" w:color="auto" w:fill="auto"/>
                <w:vAlign w:val="center"/>
              </w:tcPr>
              <w:p w14:paraId="311FD6D5" w14:textId="2B4634BD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4EE76488" w14:textId="106DE360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32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1E08A4AD" w14:textId="5B479C0F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21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4CA25092" w14:textId="1BB22DEB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11</w:t>
                </w:r>
              </w:p>
            </w:tc>
            <w:tc>
              <w:tcPr>
                <w:tcW w:w="1038" w:type="dxa"/>
                <w:vAlign w:val="center"/>
              </w:tcPr>
              <w:p w14:paraId="2116301D" w14:textId="1EA21104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A50A20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6A1CFC04" w14:textId="0BB8B6E1" w:rsidTr="003176F5">
            <w:trPr>
              <w:trHeight w:val="312"/>
            </w:trPr>
            <w:tc>
              <w:tcPr>
                <w:tcW w:w="2106" w:type="dxa"/>
                <w:noWrap/>
                <w:hideMark/>
              </w:tcPr>
              <w:p w14:paraId="506FD9D2" w14:textId="191B22EE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Notstandshilfe</w:t>
                </w:r>
                <w:r>
                  <w:rPr>
                    <w:lang w:val="de-AT" w:eastAsia="de-AT"/>
                  </w:rPr>
                  <w:t>-</w:t>
                </w:r>
                <w:proofErr w:type="spellStart"/>
                <w:r w:rsidRPr="001D56C9">
                  <w:rPr>
                    <w:lang w:val="de-AT" w:eastAsia="de-AT"/>
                  </w:rPr>
                  <w:t>bezieherInnen</w:t>
                </w:r>
                <w:proofErr w:type="spellEnd"/>
              </w:p>
            </w:tc>
            <w:tc>
              <w:tcPr>
                <w:tcW w:w="1037" w:type="dxa"/>
                <w:noWrap/>
                <w:vAlign w:val="center"/>
              </w:tcPr>
              <w:p w14:paraId="6E0435A9" w14:textId="7E10E4E7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40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328B9592" w14:textId="1960C3EE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37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2FF5E193" w14:textId="0480815A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</w:t>
                </w:r>
              </w:p>
            </w:tc>
            <w:tc>
              <w:tcPr>
                <w:tcW w:w="1037" w:type="dxa"/>
                <w:shd w:val="clear" w:color="auto" w:fill="auto"/>
                <w:vAlign w:val="center"/>
              </w:tcPr>
              <w:p w14:paraId="1C21FF12" w14:textId="2F8B80DE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06DB8E96" w14:textId="1578EE06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29</w:t>
                </w:r>
              </w:p>
            </w:tc>
            <w:tc>
              <w:tcPr>
                <w:tcW w:w="1038" w:type="dxa"/>
                <w:noWrap/>
                <w:vAlign w:val="center"/>
              </w:tcPr>
              <w:p w14:paraId="2FF9BD3A" w14:textId="2D244749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26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1ADD1E68" w14:textId="2C378C64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</w:t>
                </w:r>
              </w:p>
            </w:tc>
            <w:tc>
              <w:tcPr>
                <w:tcW w:w="1037" w:type="dxa"/>
                <w:shd w:val="clear" w:color="auto" w:fill="auto"/>
                <w:vAlign w:val="center"/>
              </w:tcPr>
              <w:p w14:paraId="5D71230E" w14:textId="4609480C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2FE4486F" w14:textId="7747184B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11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63BB9D31" w14:textId="13E6782C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11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2F8A5CF5" w14:textId="1B704752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8" w:type="dxa"/>
                <w:vAlign w:val="center"/>
              </w:tcPr>
              <w:p w14:paraId="28A519EE" w14:textId="449FCE1F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A50A20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342FF3FC" w14:textId="3BDF8D27" w:rsidTr="003176F5">
            <w:trPr>
              <w:trHeight w:val="312"/>
            </w:trPr>
            <w:tc>
              <w:tcPr>
                <w:tcW w:w="2106" w:type="dxa"/>
                <w:noWrap/>
                <w:hideMark/>
              </w:tcPr>
              <w:p w14:paraId="74FD1D8F" w14:textId="77777777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Freie DienstnehmerInnen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2D63FDAC" w14:textId="004EA657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21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700779BC" w14:textId="6AAF79DD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19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69D621B9" w14:textId="69E29A6B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</w:t>
                </w:r>
              </w:p>
            </w:tc>
            <w:tc>
              <w:tcPr>
                <w:tcW w:w="1037" w:type="dxa"/>
                <w:shd w:val="clear" w:color="auto" w:fill="auto"/>
                <w:vAlign w:val="center"/>
              </w:tcPr>
              <w:p w14:paraId="2961B444" w14:textId="7D529B34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56D89CEF" w14:textId="412F8CD9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19</w:t>
                </w:r>
              </w:p>
            </w:tc>
            <w:tc>
              <w:tcPr>
                <w:tcW w:w="1038" w:type="dxa"/>
                <w:noWrap/>
                <w:vAlign w:val="center"/>
              </w:tcPr>
              <w:p w14:paraId="4F0957C9" w14:textId="746BDCF6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17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3479A77E" w14:textId="1157B5B8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</w:t>
                </w:r>
              </w:p>
            </w:tc>
            <w:tc>
              <w:tcPr>
                <w:tcW w:w="1037" w:type="dxa"/>
                <w:shd w:val="clear" w:color="auto" w:fill="auto"/>
                <w:vAlign w:val="center"/>
              </w:tcPr>
              <w:p w14:paraId="2D54AB4F" w14:textId="0475393A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3A1B4EB6" w14:textId="11D5A42C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44A76FF6" w14:textId="641D4EA9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667F1405" w14:textId="1387D778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8" w:type="dxa"/>
                <w:vAlign w:val="center"/>
              </w:tcPr>
              <w:p w14:paraId="20359560" w14:textId="6F44F419" w:rsidR="00DE6B42" w:rsidRPr="00B530E9" w:rsidRDefault="00DE6B42" w:rsidP="00DE6B42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A50A20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DE6B42" w:rsidRPr="001D56C9" w14:paraId="4CA724D3" w14:textId="767E0D6F" w:rsidTr="003176F5">
            <w:trPr>
              <w:trHeight w:val="312"/>
            </w:trPr>
            <w:tc>
              <w:tcPr>
                <w:tcW w:w="2106" w:type="dxa"/>
                <w:noWrap/>
                <w:hideMark/>
              </w:tcPr>
              <w:p w14:paraId="2EAFE12A" w14:textId="77777777" w:rsidR="00DE6B42" w:rsidRPr="001D56C9" w:rsidRDefault="00DE6B42" w:rsidP="00DE6B42">
                <w:pPr>
                  <w:pStyle w:val="TH-Zeile"/>
                  <w:rPr>
                    <w:lang w:val="de-AT" w:eastAsia="de-AT"/>
                  </w:rPr>
                </w:pPr>
                <w:r w:rsidRPr="001D56C9">
                  <w:rPr>
                    <w:lang w:val="de-AT" w:eastAsia="de-AT"/>
                  </w:rPr>
                  <w:t>Gesamt</w:t>
                </w:r>
              </w:p>
            </w:tc>
            <w:tc>
              <w:tcPr>
                <w:tcW w:w="1037" w:type="dxa"/>
                <w:shd w:val="clear" w:color="auto" w:fill="DDEFDF"/>
                <w:noWrap/>
                <w:vAlign w:val="center"/>
              </w:tcPr>
              <w:p w14:paraId="2C5DE133" w14:textId="1441EB1C" w:rsidR="00DE6B42" w:rsidRPr="00F454BE" w:rsidRDefault="00DE6B42" w:rsidP="00DE6B42">
                <w:pPr>
                  <w:pStyle w:val="TD"/>
                  <w:rPr>
                    <w:rStyle w:val="Fett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32 976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28952C4F" w14:textId="5A47FD4F" w:rsidR="00DE6B42" w:rsidRPr="00B530E9" w:rsidRDefault="00DE6B42" w:rsidP="00DE6B42">
                <w:pPr>
                  <w:pStyle w:val="TD"/>
                  <w:rPr>
                    <w:rStyle w:val="Fett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29 478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7DD190D0" w14:textId="6D14406D" w:rsidR="00DE6B42" w:rsidRPr="00B530E9" w:rsidRDefault="00DE6B42" w:rsidP="00DE6B42">
                <w:pPr>
                  <w:pStyle w:val="TD"/>
                  <w:rPr>
                    <w:rStyle w:val="Fett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3 498</w:t>
                </w:r>
              </w:p>
            </w:tc>
            <w:tc>
              <w:tcPr>
                <w:tcW w:w="1037" w:type="dxa"/>
                <w:shd w:val="clear" w:color="auto" w:fill="auto"/>
                <w:vAlign w:val="center"/>
              </w:tcPr>
              <w:p w14:paraId="46498231" w14:textId="4E626FED" w:rsidR="00DE6B42" w:rsidRPr="00B530E9" w:rsidRDefault="00DE6B42" w:rsidP="00DE6B42">
                <w:pPr>
                  <w:pStyle w:val="TD"/>
                  <w:rPr>
                    <w:rStyle w:val="Fett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7" w:type="dxa"/>
                <w:shd w:val="clear" w:color="auto" w:fill="DDEFDF"/>
                <w:noWrap/>
                <w:vAlign w:val="center"/>
              </w:tcPr>
              <w:p w14:paraId="6BAD6BA7" w14:textId="5F34A896" w:rsidR="00DE6B42" w:rsidRPr="00F454BE" w:rsidRDefault="00DE6B42" w:rsidP="00DE6B42">
                <w:pPr>
                  <w:pStyle w:val="TD"/>
                  <w:rPr>
                    <w:rStyle w:val="Fett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28 016</w:t>
                </w:r>
              </w:p>
            </w:tc>
            <w:tc>
              <w:tcPr>
                <w:tcW w:w="1038" w:type="dxa"/>
                <w:noWrap/>
                <w:vAlign w:val="center"/>
              </w:tcPr>
              <w:p w14:paraId="7707DBAD" w14:textId="2EC9AEEA" w:rsidR="00DE6B42" w:rsidRPr="00B530E9" w:rsidRDefault="00DE6B42" w:rsidP="00DE6B42">
                <w:pPr>
                  <w:pStyle w:val="TD"/>
                  <w:rPr>
                    <w:rStyle w:val="Fett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26 276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03837F5A" w14:textId="0838BA84" w:rsidR="00DE6B42" w:rsidRPr="00B530E9" w:rsidRDefault="00DE6B42" w:rsidP="00DE6B42">
                <w:pPr>
                  <w:pStyle w:val="TD"/>
                  <w:rPr>
                    <w:rStyle w:val="Fett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1 740</w:t>
                </w:r>
              </w:p>
            </w:tc>
            <w:tc>
              <w:tcPr>
                <w:tcW w:w="1037" w:type="dxa"/>
                <w:shd w:val="clear" w:color="auto" w:fill="auto"/>
                <w:vAlign w:val="center"/>
              </w:tcPr>
              <w:p w14:paraId="4971AFA5" w14:textId="1FED29B7" w:rsidR="00DE6B42" w:rsidRPr="00B530E9" w:rsidRDefault="00DE6B42" w:rsidP="00DE6B42">
                <w:pPr>
                  <w:pStyle w:val="TD"/>
                  <w:rPr>
                    <w:rStyle w:val="Fett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37" w:type="dxa"/>
                <w:shd w:val="clear" w:color="auto" w:fill="DDEFDF"/>
                <w:noWrap/>
                <w:vAlign w:val="center"/>
              </w:tcPr>
              <w:p w14:paraId="66B94AC7" w14:textId="0E9A034C" w:rsidR="00DE6B42" w:rsidRPr="00F454BE" w:rsidRDefault="00DE6B42" w:rsidP="00DE6B42">
                <w:pPr>
                  <w:pStyle w:val="TD"/>
                  <w:rPr>
                    <w:rStyle w:val="Fett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4 960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6D769F23" w14:textId="6E46D4B2" w:rsidR="00DE6B42" w:rsidRPr="00B530E9" w:rsidRDefault="00DE6B42" w:rsidP="00DE6B42">
                <w:pPr>
                  <w:pStyle w:val="TD"/>
                  <w:rPr>
                    <w:rStyle w:val="Fett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3 202</w:t>
                </w:r>
              </w:p>
            </w:tc>
            <w:tc>
              <w:tcPr>
                <w:tcW w:w="1037" w:type="dxa"/>
                <w:noWrap/>
                <w:vAlign w:val="center"/>
              </w:tcPr>
              <w:p w14:paraId="7AC402AA" w14:textId="675FD07B" w:rsidR="00DE6B42" w:rsidRPr="00B530E9" w:rsidRDefault="00DE6B42" w:rsidP="00DE6B42">
                <w:pPr>
                  <w:pStyle w:val="TD"/>
                  <w:rPr>
                    <w:rStyle w:val="Fett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1 758</w:t>
                </w:r>
              </w:p>
            </w:tc>
            <w:tc>
              <w:tcPr>
                <w:tcW w:w="1038" w:type="dxa"/>
                <w:vAlign w:val="center"/>
              </w:tcPr>
              <w:p w14:paraId="00226886" w14:textId="34201A03" w:rsidR="00DE6B42" w:rsidRPr="00B530E9" w:rsidRDefault="00DE6B42" w:rsidP="00DE6B42">
                <w:pPr>
                  <w:pStyle w:val="TD"/>
                  <w:rPr>
                    <w:rStyle w:val="Fett"/>
                    <w:b w:val="0"/>
                    <w:szCs w:val="20"/>
                  </w:rPr>
                </w:pPr>
                <w:r w:rsidRPr="00A50A20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</w:tbl>
      </w:sdtContent>
    </w:sdt>
    <w:p w14:paraId="433C903D" w14:textId="43B05F53" w:rsidR="00BB65E7" w:rsidRDefault="00BB65E7" w:rsidP="00DE6B42"/>
    <w:p w14:paraId="057648FC" w14:textId="1E95A138" w:rsidR="00767B7D" w:rsidRDefault="00767B7D" w:rsidP="007E544B">
      <w:pPr>
        <w:pStyle w:val="berschrift2"/>
        <w:pageBreakBefore/>
      </w:pPr>
      <w:r w:rsidRPr="00BE408E">
        <w:lastRenderedPageBreak/>
        <w:t xml:space="preserve">Krankenversicherungsträger (gesamt </w:t>
      </w:r>
      <w:r w:rsidR="008B305A" w:rsidRPr="00BE408E">
        <w:t>– einkommensabhängiges</w:t>
      </w:r>
      <w:r w:rsidRPr="00BE408E">
        <w:t xml:space="preserve"> KBG und KBG-Konto)</w:t>
      </w:r>
    </w:p>
    <w:p w14:paraId="435B6E17" w14:textId="0154BBF9" w:rsidR="00AD0C31" w:rsidRDefault="00AD0C31" w:rsidP="00AD0C31">
      <w:pPr>
        <w:pStyle w:val="Beschriftung"/>
      </w:pPr>
      <w:r>
        <w:t xml:space="preserve">Tabelle </w:t>
      </w:r>
      <w:r w:rsidR="000B4683">
        <w:fldChar w:fldCharType="begin"/>
      </w:r>
      <w:r w:rsidR="000B4683">
        <w:instrText xml:space="preserve"> SEQ Tabelle \* ARABIC </w:instrText>
      </w:r>
      <w:r w:rsidR="000B4683">
        <w:fldChar w:fldCharType="separate"/>
      </w:r>
      <w:r w:rsidR="00B90CA5">
        <w:rPr>
          <w:noProof/>
        </w:rPr>
        <w:t>6</w:t>
      </w:r>
      <w:r w:rsidR="000B4683">
        <w:rPr>
          <w:noProof/>
        </w:rPr>
        <w:fldChar w:fldCharType="end"/>
      </w:r>
      <w:r w:rsidR="00FD3384">
        <w:rPr>
          <w:noProof/>
        </w:rPr>
        <w:t xml:space="preserve"> Gesamt:</w:t>
      </w:r>
      <w:r w:rsidRPr="00E24683">
        <w:t xml:space="preserve"> Fallstatistik nach </w:t>
      </w:r>
      <w:r w:rsidR="008C4537">
        <w:t>K</w:t>
      </w:r>
      <w:r w:rsidRPr="00767B7D">
        <w:t>rankenversicherungsträger</w:t>
      </w:r>
      <w:r>
        <w:t>n</w:t>
      </w:r>
      <w:r w:rsidRPr="00E24683">
        <w:t xml:space="preserve">, </w:t>
      </w:r>
      <w:r w:rsidR="002748EF">
        <w:t xml:space="preserve">erstellt am: </w:t>
      </w:r>
      <w:r w:rsidR="005561D6">
        <w:t xml:space="preserve">01. </w:t>
      </w:r>
      <w:r w:rsidR="00856E89">
        <w:t>Oktober</w:t>
      </w:r>
      <w:r w:rsidR="005561D6">
        <w:t xml:space="preserve"> 2025</w:t>
      </w:r>
    </w:p>
    <w:sdt>
      <w:sdtPr>
        <w:rPr>
          <w:b w:val="0"/>
        </w:rPr>
        <w:alias w:val="axesPDF - Tabelle"/>
        <w:tag w:val="axesPDF:ID:Table:c152eb4c-7922-4c7a-90a7-48d4462f42a3"/>
        <w:id w:val="625052162"/>
        <w:placeholder>
          <w:docPart w:val="7D84633831D943A6829EDE51265C9819"/>
        </w:placeholder>
      </w:sdtPr>
      <w:sdtEndPr>
        <w:rPr>
          <w:rFonts w:ascii="Helv" w:hAnsi="Helv" w:cs="Arial"/>
          <w:szCs w:val="20"/>
        </w:rPr>
      </w:sdtEndPr>
      <w:sdtContent>
        <w:tbl>
          <w:tblPr>
            <w:tblStyle w:val="Tabellenraster"/>
            <w:tblpPr w:leftFromText="141" w:rightFromText="141" w:vertAnchor="text" w:tblpY="1"/>
            <w:tblOverlap w:val="never"/>
            <w:tblW w:w="0" w:type="auto"/>
            <w:tblLayout w:type="fixed"/>
            <w:tblLook w:val="0420" w:firstRow="1" w:lastRow="0" w:firstColumn="0" w:lastColumn="0" w:noHBand="0" w:noVBand="1"/>
          </w:tblPr>
          <w:tblGrid>
            <w:gridCol w:w="2967"/>
            <w:gridCol w:w="917"/>
            <w:gridCol w:w="1049"/>
            <w:gridCol w:w="1049"/>
            <w:gridCol w:w="1049"/>
          </w:tblGrid>
          <w:tr w:rsidR="0082242A" w:rsidRPr="00767B7D" w14:paraId="5E66A846" w14:textId="32BA1589" w:rsidTr="00573F90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00"/>
            </w:trPr>
            <w:tc>
              <w:tcPr>
                <w:tcW w:w="2967" w:type="dxa"/>
                <w:shd w:val="clear" w:color="auto" w:fill="F9FFC2" w:themeFill="accent6" w:themeFillTint="33"/>
                <w:noWrap/>
                <w:hideMark/>
              </w:tcPr>
              <w:p w14:paraId="25DA9057" w14:textId="737C94B4" w:rsidR="0082242A" w:rsidRPr="00767B7D" w:rsidRDefault="0082242A" w:rsidP="00BE408E">
                <w:pPr>
                  <w:pStyle w:val="TH-Spaltelinks"/>
                  <w:rPr>
                    <w:lang w:val="de-AT" w:eastAsia="de-AT"/>
                  </w:rPr>
                </w:pPr>
                <w:r w:rsidRPr="00767B7D">
                  <w:rPr>
                    <w:lang w:val="de-AT" w:eastAsia="de-AT"/>
                  </w:rPr>
                  <w:t>Krankenversicherungsträger</w:t>
                </w:r>
              </w:p>
            </w:tc>
            <w:tc>
              <w:tcPr>
                <w:tcW w:w="917" w:type="dxa"/>
                <w:shd w:val="clear" w:color="auto" w:fill="F9FFC2" w:themeFill="accent6" w:themeFillTint="33"/>
                <w:noWrap/>
                <w:hideMark/>
              </w:tcPr>
              <w:p w14:paraId="4CE01433" w14:textId="17032E55" w:rsidR="0082242A" w:rsidRPr="00767B7D" w:rsidRDefault="0082242A" w:rsidP="00BE408E">
                <w:pPr>
                  <w:pStyle w:val="TH-Spalte"/>
                  <w:rPr>
                    <w:lang w:val="de-AT" w:eastAsia="de-AT"/>
                  </w:rPr>
                </w:pPr>
                <w:r>
                  <w:t>insgesamt</w:t>
                </w:r>
              </w:p>
            </w:tc>
            <w:tc>
              <w:tcPr>
                <w:tcW w:w="1049" w:type="dxa"/>
                <w:shd w:val="clear" w:color="auto" w:fill="FFFFFF" w:themeFill="background2"/>
                <w:noWrap/>
                <w:hideMark/>
              </w:tcPr>
              <w:p w14:paraId="4B73C404" w14:textId="0E47B403" w:rsidR="0082242A" w:rsidRPr="00FD3384" w:rsidRDefault="0082242A" w:rsidP="00BE408E">
                <w:pPr>
                  <w:pStyle w:val="TH-Spalte"/>
                  <w:rPr>
                    <w:lang w:val="de-AT" w:eastAsia="de-AT"/>
                  </w:rPr>
                </w:pPr>
                <w:r w:rsidRPr="00FD3384">
                  <w:t>weiblich</w:t>
                </w:r>
              </w:p>
            </w:tc>
            <w:tc>
              <w:tcPr>
                <w:tcW w:w="1049" w:type="dxa"/>
                <w:shd w:val="clear" w:color="auto" w:fill="FFFFFF" w:themeFill="background2"/>
                <w:noWrap/>
                <w:hideMark/>
              </w:tcPr>
              <w:p w14:paraId="33339EFA" w14:textId="596CA964" w:rsidR="0082242A" w:rsidRPr="00FD3384" w:rsidRDefault="0082242A" w:rsidP="00BE408E">
                <w:pPr>
                  <w:pStyle w:val="TH-Spalte"/>
                  <w:rPr>
                    <w:lang w:val="de-AT" w:eastAsia="de-AT"/>
                  </w:rPr>
                </w:pPr>
                <w:r w:rsidRPr="00FD3384">
                  <w:t>männlich</w:t>
                </w:r>
              </w:p>
            </w:tc>
            <w:tc>
              <w:tcPr>
                <w:tcW w:w="1049" w:type="dxa"/>
                <w:shd w:val="clear" w:color="auto" w:fill="FFFFFF" w:themeFill="background2"/>
              </w:tcPr>
              <w:p w14:paraId="45729DE0" w14:textId="2756F3F2" w:rsidR="0082242A" w:rsidRPr="00FD3384" w:rsidRDefault="0082242A" w:rsidP="00BE408E">
                <w:pPr>
                  <w:pStyle w:val="TH-Spalte"/>
                </w:pPr>
                <w:proofErr w:type="spellStart"/>
                <w:r>
                  <w:t>inter</w:t>
                </w:r>
                <w:proofErr w:type="spellEnd"/>
                <w:r>
                  <w:t>/</w:t>
                </w:r>
                <w:r w:rsidR="003F73CF">
                  <w:br/>
                </w:r>
                <w:r>
                  <w:t>divers</w:t>
                </w:r>
              </w:p>
            </w:tc>
          </w:tr>
          <w:tr w:rsidR="00856E89" w:rsidRPr="00767B7D" w14:paraId="73C2FD7F" w14:textId="48912B83" w:rsidTr="006037E6">
            <w:trPr>
              <w:trHeight w:val="312"/>
            </w:trPr>
            <w:tc>
              <w:tcPr>
                <w:tcW w:w="2967" w:type="dxa"/>
                <w:noWrap/>
                <w:hideMark/>
              </w:tcPr>
              <w:p w14:paraId="23525BE6" w14:textId="77777777" w:rsidR="00856E89" w:rsidRPr="00767B7D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67B7D">
                  <w:rPr>
                    <w:lang w:val="de-AT" w:eastAsia="de-AT"/>
                  </w:rPr>
                  <w:t>ÖGK</w:t>
                </w:r>
              </w:p>
            </w:tc>
            <w:tc>
              <w:tcPr>
                <w:tcW w:w="917" w:type="dxa"/>
                <w:noWrap/>
                <w:vAlign w:val="center"/>
              </w:tcPr>
              <w:p w14:paraId="299C518F" w14:textId="036BB7B1" w:rsidR="00856E89" w:rsidRPr="0022418A" w:rsidRDefault="00856E89" w:rsidP="00856E89">
                <w:pPr>
                  <w:pStyle w:val="TD"/>
                  <w:rPr>
                    <w:rFonts w:ascii="Helv" w:eastAsia="Times New Roman" w:hAnsi="Helv" w:cs="Arial"/>
                    <w:b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71 465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6CF1ADF8" w14:textId="0B3A54B3" w:rsidR="00856E89" w:rsidRPr="0022418A" w:rsidRDefault="00856E89" w:rsidP="00856E89">
                <w:pPr>
                  <w:pStyle w:val="TD"/>
                  <w:rPr>
                    <w:rFonts w:ascii="Helv" w:eastAsia="Times New Roman" w:hAnsi="Helv" w:cs="Arial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67 834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0EABE6D4" w14:textId="6315E9B2" w:rsidR="00856E89" w:rsidRPr="0022418A" w:rsidRDefault="00856E89" w:rsidP="00856E89">
                <w:pPr>
                  <w:pStyle w:val="TD"/>
                  <w:rPr>
                    <w:rFonts w:ascii="Helv" w:eastAsia="Times New Roman" w:hAnsi="Helv" w:cs="Arial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3 631</w:t>
                </w:r>
              </w:p>
            </w:tc>
            <w:tc>
              <w:tcPr>
                <w:tcW w:w="1049" w:type="dxa"/>
                <w:vAlign w:val="center"/>
              </w:tcPr>
              <w:p w14:paraId="28C55C1E" w14:textId="39333295" w:rsidR="00856E89" w:rsidRPr="00440CC4" w:rsidRDefault="00856E89" w:rsidP="00856E89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856E89" w:rsidRPr="00767B7D" w14:paraId="3FFAC349" w14:textId="0330A7C9" w:rsidTr="006037E6">
            <w:trPr>
              <w:trHeight w:val="312"/>
            </w:trPr>
            <w:tc>
              <w:tcPr>
                <w:tcW w:w="2967" w:type="dxa"/>
                <w:noWrap/>
                <w:hideMark/>
              </w:tcPr>
              <w:p w14:paraId="1A83F0F8" w14:textId="77777777" w:rsidR="00856E89" w:rsidRPr="00767B7D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67B7D">
                  <w:rPr>
                    <w:lang w:val="de-AT" w:eastAsia="de-AT"/>
                  </w:rPr>
                  <w:t>SVS</w:t>
                </w:r>
              </w:p>
            </w:tc>
            <w:tc>
              <w:tcPr>
                <w:tcW w:w="917" w:type="dxa"/>
                <w:noWrap/>
                <w:vAlign w:val="center"/>
              </w:tcPr>
              <w:p w14:paraId="52C00913" w14:textId="2C16664C" w:rsidR="00856E89" w:rsidRPr="0022418A" w:rsidRDefault="00856E89" w:rsidP="00856E89">
                <w:pPr>
                  <w:pStyle w:val="TD"/>
                  <w:rPr>
                    <w:rFonts w:ascii="Helv" w:eastAsia="Times New Roman" w:hAnsi="Helv" w:cs="Arial"/>
                    <w:b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2 609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2C28F379" w14:textId="49C21046" w:rsidR="00856E89" w:rsidRPr="0022418A" w:rsidRDefault="00856E89" w:rsidP="00856E89">
                <w:pPr>
                  <w:pStyle w:val="TD"/>
                  <w:rPr>
                    <w:rFonts w:ascii="Helv" w:eastAsia="Times New Roman" w:hAnsi="Helv" w:cs="Arial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2 307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3A112D11" w14:textId="0734A48E" w:rsidR="00856E89" w:rsidRPr="0022418A" w:rsidRDefault="00856E89" w:rsidP="00856E89">
                <w:pPr>
                  <w:pStyle w:val="TD"/>
                  <w:rPr>
                    <w:rFonts w:ascii="Helv" w:eastAsia="Times New Roman" w:hAnsi="Helv" w:cs="Arial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302</w:t>
                </w:r>
              </w:p>
            </w:tc>
            <w:tc>
              <w:tcPr>
                <w:tcW w:w="1049" w:type="dxa"/>
                <w:vAlign w:val="center"/>
              </w:tcPr>
              <w:p w14:paraId="5C2B7D94" w14:textId="1D5FEE10" w:rsidR="00856E89" w:rsidRPr="00440CC4" w:rsidRDefault="00856E89" w:rsidP="00856E89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856E89" w:rsidRPr="00767B7D" w14:paraId="3442A160" w14:textId="58F0F2FA" w:rsidTr="006037E6">
            <w:trPr>
              <w:trHeight w:val="312"/>
            </w:trPr>
            <w:tc>
              <w:tcPr>
                <w:tcW w:w="2967" w:type="dxa"/>
                <w:noWrap/>
                <w:hideMark/>
              </w:tcPr>
              <w:p w14:paraId="1222A6C2" w14:textId="77777777" w:rsidR="00856E89" w:rsidRPr="00767B7D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67B7D">
                  <w:rPr>
                    <w:lang w:val="de-AT" w:eastAsia="de-AT"/>
                  </w:rPr>
                  <w:t>BVAEB</w:t>
                </w:r>
              </w:p>
            </w:tc>
            <w:tc>
              <w:tcPr>
                <w:tcW w:w="917" w:type="dxa"/>
                <w:noWrap/>
                <w:vAlign w:val="center"/>
              </w:tcPr>
              <w:p w14:paraId="56640EC8" w14:textId="62CD2D96" w:rsidR="00856E89" w:rsidRPr="0022418A" w:rsidRDefault="00856E89" w:rsidP="00856E89">
                <w:pPr>
                  <w:pStyle w:val="TD"/>
                  <w:rPr>
                    <w:rFonts w:ascii="Helv" w:eastAsia="Times New Roman" w:hAnsi="Helv" w:cs="Arial"/>
                    <w:b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9 924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5797F23C" w14:textId="58FA020C" w:rsidR="00856E89" w:rsidRPr="0022418A" w:rsidRDefault="00856E89" w:rsidP="00856E89">
                <w:pPr>
                  <w:pStyle w:val="TD"/>
                  <w:rPr>
                    <w:rFonts w:ascii="Helv" w:eastAsia="Times New Roman" w:hAnsi="Helv" w:cs="Arial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9 185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7B34D0FE" w14:textId="08DEE111" w:rsidR="00856E89" w:rsidRPr="0022418A" w:rsidRDefault="00856E89" w:rsidP="00856E89">
                <w:pPr>
                  <w:pStyle w:val="TD"/>
                  <w:rPr>
                    <w:rFonts w:ascii="Helv" w:eastAsia="Times New Roman" w:hAnsi="Helv" w:cs="Arial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739</w:t>
                </w:r>
              </w:p>
            </w:tc>
            <w:tc>
              <w:tcPr>
                <w:tcW w:w="1049" w:type="dxa"/>
                <w:vAlign w:val="center"/>
              </w:tcPr>
              <w:p w14:paraId="65E880E5" w14:textId="5C9D12A1" w:rsidR="00856E89" w:rsidRPr="00440CC4" w:rsidRDefault="00856E89" w:rsidP="00856E89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856E89" w:rsidRPr="00767B7D" w14:paraId="01C8EC22" w14:textId="3A3C3608" w:rsidTr="006037E6">
            <w:trPr>
              <w:trHeight w:val="312"/>
            </w:trPr>
            <w:tc>
              <w:tcPr>
                <w:tcW w:w="2967" w:type="dxa"/>
                <w:noWrap/>
                <w:hideMark/>
              </w:tcPr>
              <w:p w14:paraId="7B35B883" w14:textId="77777777" w:rsidR="00856E89" w:rsidRPr="00767B7D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67B7D">
                  <w:rPr>
                    <w:lang w:val="de-AT" w:eastAsia="de-AT"/>
                  </w:rPr>
                  <w:t>Krankenfürsorgeanstalten (KFA)</w:t>
                </w:r>
              </w:p>
            </w:tc>
            <w:tc>
              <w:tcPr>
                <w:tcW w:w="917" w:type="dxa"/>
                <w:noWrap/>
                <w:vAlign w:val="center"/>
              </w:tcPr>
              <w:p w14:paraId="56F47538" w14:textId="1536A391" w:rsidR="00856E89" w:rsidRPr="0022418A" w:rsidRDefault="00856E89" w:rsidP="00856E89">
                <w:pPr>
                  <w:pStyle w:val="TD"/>
                  <w:rPr>
                    <w:rFonts w:ascii="Helv" w:eastAsia="Times New Roman" w:hAnsi="Helv" w:cs="Arial"/>
                    <w:b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2 900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7B41DA74" w14:textId="301F8414" w:rsidR="00856E89" w:rsidRPr="0022418A" w:rsidRDefault="00856E89" w:rsidP="00856E89">
                <w:pPr>
                  <w:pStyle w:val="TD"/>
                  <w:rPr>
                    <w:rFonts w:ascii="Helv" w:eastAsia="Times New Roman" w:hAnsi="Helv" w:cs="Arial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2 781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286690AC" w14:textId="53B9D0CA" w:rsidR="00856E89" w:rsidRPr="0022418A" w:rsidRDefault="00856E89" w:rsidP="00856E89">
                <w:pPr>
                  <w:pStyle w:val="TD"/>
                  <w:rPr>
                    <w:rFonts w:ascii="Helv" w:eastAsia="Times New Roman" w:hAnsi="Helv" w:cs="Arial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119</w:t>
                </w:r>
              </w:p>
            </w:tc>
            <w:tc>
              <w:tcPr>
                <w:tcW w:w="1049" w:type="dxa"/>
                <w:vAlign w:val="center"/>
              </w:tcPr>
              <w:p w14:paraId="26069EED" w14:textId="2330F44C" w:rsidR="00856E89" w:rsidRPr="00440CC4" w:rsidRDefault="00856E89" w:rsidP="00856E89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856E89" w:rsidRPr="00767B7D" w14:paraId="685BBF84" w14:textId="7CEDEA85" w:rsidTr="006037E6">
            <w:trPr>
              <w:trHeight w:val="312"/>
            </w:trPr>
            <w:tc>
              <w:tcPr>
                <w:tcW w:w="2967" w:type="dxa"/>
                <w:noWrap/>
                <w:hideMark/>
              </w:tcPr>
              <w:p w14:paraId="14177912" w14:textId="77777777" w:rsidR="00856E89" w:rsidRPr="00767B7D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67B7D">
                  <w:rPr>
                    <w:lang w:val="de-AT" w:eastAsia="de-AT"/>
                  </w:rPr>
                  <w:t>Gesamt</w:t>
                </w:r>
              </w:p>
            </w:tc>
            <w:tc>
              <w:tcPr>
                <w:tcW w:w="917" w:type="dxa"/>
                <w:shd w:val="clear" w:color="auto" w:fill="F9FFC1"/>
                <w:noWrap/>
                <w:vAlign w:val="center"/>
              </w:tcPr>
              <w:p w14:paraId="638C5B2A" w14:textId="7D4F1E0C" w:rsidR="00856E89" w:rsidRPr="0022418A" w:rsidRDefault="00856E89" w:rsidP="00856E89">
                <w:pPr>
                  <w:pStyle w:val="TD"/>
                  <w:rPr>
                    <w:rFonts w:ascii="Helv" w:eastAsia="Times New Roman" w:hAnsi="Helv" w:cs="Arial"/>
                    <w:b/>
                    <w:bCs/>
                    <w:color w:val="FF000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86 898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1A9250DF" w14:textId="4DB92AF5" w:rsidR="00856E89" w:rsidRPr="0022418A" w:rsidRDefault="00856E89" w:rsidP="00856E89">
                <w:pPr>
                  <w:pStyle w:val="TD"/>
                  <w:rPr>
                    <w:rFonts w:ascii="Helv" w:eastAsia="Times New Roman" w:hAnsi="Helv" w:cs="Arial"/>
                    <w:bCs/>
                    <w:color w:val="FF000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82 107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7A354317" w14:textId="6AE67820" w:rsidR="00856E89" w:rsidRPr="0022418A" w:rsidRDefault="00856E89" w:rsidP="00856E89">
                <w:pPr>
                  <w:pStyle w:val="TD"/>
                  <w:rPr>
                    <w:rFonts w:ascii="Helv" w:eastAsia="Times New Roman" w:hAnsi="Helv" w:cs="Arial"/>
                    <w:bCs/>
                    <w:color w:val="FF000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4 791</w:t>
                </w:r>
              </w:p>
            </w:tc>
            <w:tc>
              <w:tcPr>
                <w:tcW w:w="1049" w:type="dxa"/>
                <w:vAlign w:val="center"/>
              </w:tcPr>
              <w:p w14:paraId="445B1A0E" w14:textId="30CD7F26" w:rsidR="00856E89" w:rsidRPr="00440CC4" w:rsidRDefault="00856E89" w:rsidP="00856E89">
                <w:pPr>
                  <w:pStyle w:val="TD"/>
                  <w:rPr>
                    <w:rFonts w:ascii="Helv" w:eastAsia="Times New Roman" w:hAnsi="Helv" w:cs="Arial"/>
                    <w:bCs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</w:tbl>
      </w:sdtContent>
    </w:sdt>
    <w:p w14:paraId="2DC3156C" w14:textId="77777777" w:rsidR="004425AF" w:rsidRDefault="00BE408E" w:rsidP="00BE408E">
      <w:pPr>
        <w:pStyle w:val="Beschriftung"/>
        <w:tabs>
          <w:tab w:val="left" w:pos="984"/>
        </w:tabs>
      </w:pPr>
      <w:r>
        <w:tab/>
      </w:r>
    </w:p>
    <w:p w14:paraId="6A465520" w14:textId="6F91219A" w:rsidR="00BE408E" w:rsidRDefault="00BE408E" w:rsidP="00BE408E">
      <w:pPr>
        <w:pStyle w:val="Beschriftung"/>
        <w:tabs>
          <w:tab w:val="left" w:pos="984"/>
        </w:tabs>
      </w:pPr>
    </w:p>
    <w:p w14:paraId="6BA8F3F9" w14:textId="77777777" w:rsidR="00BE408E" w:rsidRDefault="00BE408E" w:rsidP="00BE408E">
      <w:pPr>
        <w:pStyle w:val="Beschriftung"/>
        <w:tabs>
          <w:tab w:val="left" w:pos="984"/>
        </w:tabs>
      </w:pPr>
    </w:p>
    <w:p w14:paraId="0CA7DC80" w14:textId="77777777" w:rsidR="00BE408E" w:rsidRDefault="00BE408E" w:rsidP="00BE408E">
      <w:pPr>
        <w:pStyle w:val="Beschriftung"/>
        <w:tabs>
          <w:tab w:val="left" w:pos="984"/>
        </w:tabs>
      </w:pPr>
    </w:p>
    <w:p w14:paraId="06528473" w14:textId="77777777" w:rsidR="00BE408E" w:rsidRDefault="00BE408E" w:rsidP="00BE408E">
      <w:pPr>
        <w:pStyle w:val="Beschriftung"/>
        <w:tabs>
          <w:tab w:val="left" w:pos="984"/>
        </w:tabs>
      </w:pPr>
    </w:p>
    <w:p w14:paraId="1093DD0F" w14:textId="77777777" w:rsidR="000570AD" w:rsidRDefault="000570AD" w:rsidP="00BE408E">
      <w:pPr>
        <w:pStyle w:val="Beschriftung"/>
        <w:tabs>
          <w:tab w:val="left" w:pos="984"/>
        </w:tabs>
      </w:pPr>
    </w:p>
    <w:p w14:paraId="3B027FE7" w14:textId="6169F647" w:rsidR="00AD0C31" w:rsidRDefault="00BE408E" w:rsidP="009A47CA">
      <w:pPr>
        <w:pStyle w:val="Beschriftung"/>
      </w:pPr>
      <w:r>
        <w:br w:type="textWrapping" w:clear="all"/>
      </w:r>
      <w:r w:rsidR="00AD0C31">
        <w:t xml:space="preserve">Tabelle </w:t>
      </w:r>
      <w:r w:rsidR="000B4683">
        <w:fldChar w:fldCharType="begin"/>
      </w:r>
      <w:r w:rsidR="000B4683">
        <w:instrText xml:space="preserve"> SEQ Tabelle \* ARABIC </w:instrText>
      </w:r>
      <w:r w:rsidR="000B4683">
        <w:fldChar w:fldCharType="separate"/>
      </w:r>
      <w:r w:rsidR="00B90CA5">
        <w:rPr>
          <w:noProof/>
        </w:rPr>
        <w:t>7</w:t>
      </w:r>
      <w:r w:rsidR="000B4683">
        <w:rPr>
          <w:noProof/>
        </w:rPr>
        <w:fldChar w:fldCharType="end"/>
      </w:r>
      <w:r w:rsidR="00AD0C31">
        <w:t xml:space="preserve"> </w:t>
      </w:r>
      <w:r w:rsidR="008C4537">
        <w:t>Gesamt</w:t>
      </w:r>
      <w:r w:rsidR="00AD0C31" w:rsidRPr="002B5831">
        <w:t xml:space="preserve">: Fallstatistik </w:t>
      </w:r>
      <w:r w:rsidR="008C4537">
        <w:t>K</w:t>
      </w:r>
      <w:r w:rsidR="008C4537" w:rsidRPr="00767B7D">
        <w:t>rankenversicherungsträger</w:t>
      </w:r>
      <w:r w:rsidR="00C36440">
        <w:t xml:space="preserve"> nach Lebensjahren</w:t>
      </w:r>
      <w:r w:rsidR="00AD0C31" w:rsidRPr="002B5831">
        <w:t xml:space="preserve">, </w:t>
      </w:r>
      <w:r w:rsidR="00EA6242">
        <w:t>erstellt am:</w:t>
      </w:r>
      <w:r w:rsidR="007D3AA8" w:rsidRPr="007D3AA8">
        <w:t xml:space="preserve"> </w:t>
      </w:r>
      <w:r w:rsidR="005561D6">
        <w:t xml:space="preserve">01. </w:t>
      </w:r>
      <w:r w:rsidR="00856E89">
        <w:t>Oktober</w:t>
      </w:r>
      <w:r w:rsidR="005561D6">
        <w:t xml:space="preserve"> 2025</w:t>
      </w:r>
    </w:p>
    <w:sdt>
      <w:sdtPr>
        <w:rPr>
          <w:b w:val="0"/>
        </w:rPr>
        <w:alias w:val="axesPDF - Tabelle"/>
        <w:tag w:val="axesPDF:ID:Table:9adbf8ca-78ff-4aaa-949e-729654d634bb"/>
        <w:id w:val="-580606525"/>
        <w:placeholder>
          <w:docPart w:val="0A0D54F124E74C959CEBE2E9007905A5"/>
        </w:placeholder>
      </w:sdtPr>
      <w:sdtEndPr>
        <w:rPr>
          <w:rFonts w:ascii="Helv" w:eastAsia="Times New Roman" w:hAnsi="Helv" w:cs="Arial"/>
          <w:szCs w:val="20"/>
          <w:lang w:val="de-AT" w:eastAsia="de-AT"/>
        </w:rPr>
      </w:sdtEndPr>
      <w:sdtContent>
        <w:tbl>
          <w:tblPr>
            <w:tblStyle w:val="Tabellenraster"/>
            <w:tblW w:w="5012" w:type="pct"/>
            <w:tblLayout w:type="fixed"/>
            <w:tblLook w:val="0420" w:firstRow="1" w:lastRow="0" w:firstColumn="0" w:lastColumn="0" w:noHBand="0" w:noVBand="1"/>
          </w:tblPr>
          <w:tblGrid>
            <w:gridCol w:w="2094"/>
            <w:gridCol w:w="1041"/>
            <w:gridCol w:w="1041"/>
            <w:gridCol w:w="1041"/>
            <w:gridCol w:w="1041"/>
            <w:gridCol w:w="1041"/>
            <w:gridCol w:w="1041"/>
            <w:gridCol w:w="1041"/>
            <w:gridCol w:w="1041"/>
            <w:gridCol w:w="1041"/>
            <w:gridCol w:w="1041"/>
            <w:gridCol w:w="1041"/>
            <w:gridCol w:w="1042"/>
          </w:tblGrid>
          <w:tr w:rsidR="00D10BE0" w:rsidRPr="00767B7D" w14:paraId="0F952E3F" w14:textId="06720E93" w:rsidTr="00647794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00"/>
            </w:trPr>
            <w:tc>
              <w:tcPr>
                <w:tcW w:w="2094" w:type="dxa"/>
                <w:shd w:val="clear" w:color="auto" w:fill="F9FFC2" w:themeFill="accent6" w:themeFillTint="33"/>
                <w:hideMark/>
              </w:tcPr>
              <w:p w14:paraId="7D8CD3AB" w14:textId="1DB58E76" w:rsidR="0082242A" w:rsidRPr="00767B7D" w:rsidRDefault="0082242A" w:rsidP="0082242A">
                <w:pPr>
                  <w:pStyle w:val="TH-Spaltelinks"/>
                  <w:rPr>
                    <w:lang w:val="de-AT" w:eastAsia="de-AT"/>
                  </w:rPr>
                </w:pPr>
                <w:r w:rsidRPr="00767B7D">
                  <w:rPr>
                    <w:lang w:val="de-AT" w:eastAsia="de-AT"/>
                  </w:rPr>
                  <w:t>Krankenversicherungs</w:t>
                </w:r>
                <w:r w:rsidR="00647794">
                  <w:rPr>
                    <w:lang w:val="de-AT" w:eastAsia="de-AT"/>
                  </w:rPr>
                  <w:t>-</w:t>
                </w:r>
                <w:r w:rsidRPr="00767B7D">
                  <w:rPr>
                    <w:lang w:val="de-AT" w:eastAsia="de-AT"/>
                  </w:rPr>
                  <w:t>träger</w:t>
                </w:r>
              </w:p>
            </w:tc>
            <w:tc>
              <w:tcPr>
                <w:tcW w:w="1041" w:type="dxa"/>
                <w:shd w:val="clear" w:color="auto" w:fill="F9FFC2" w:themeFill="accent6" w:themeFillTint="33"/>
                <w:noWrap/>
                <w:hideMark/>
              </w:tcPr>
              <w:p w14:paraId="1EA1521E" w14:textId="2FD45BE9" w:rsidR="0082242A" w:rsidRPr="00767B7D" w:rsidRDefault="0082242A" w:rsidP="0082242A">
                <w:pPr>
                  <w:pStyle w:val="TH-Spalte"/>
                  <w:rPr>
                    <w:lang w:val="de-AT" w:eastAsia="de-AT"/>
                  </w:rPr>
                </w:pPr>
                <w:r>
                  <w:t xml:space="preserve">1. Jahr </w:t>
                </w:r>
                <w:r>
                  <w:br/>
                  <w:t>insgesamt</w:t>
                </w:r>
              </w:p>
            </w:tc>
            <w:tc>
              <w:tcPr>
                <w:tcW w:w="1041" w:type="dxa"/>
                <w:shd w:val="clear" w:color="auto" w:fill="FFFFFF" w:themeFill="background2"/>
                <w:noWrap/>
                <w:hideMark/>
              </w:tcPr>
              <w:p w14:paraId="2DD7FA47" w14:textId="45B6E794" w:rsidR="0082242A" w:rsidRPr="00FD3384" w:rsidRDefault="0082242A" w:rsidP="0082242A">
                <w:pPr>
                  <w:pStyle w:val="TH-Spalte"/>
                  <w:rPr>
                    <w:lang w:val="de-AT" w:eastAsia="de-AT"/>
                  </w:rPr>
                </w:pPr>
                <w:r w:rsidRPr="00FD3384">
                  <w:t xml:space="preserve">1. Jahr </w:t>
                </w:r>
                <w:r w:rsidRPr="00FD3384">
                  <w:br/>
                  <w:t>weiblich</w:t>
                </w:r>
              </w:p>
            </w:tc>
            <w:tc>
              <w:tcPr>
                <w:tcW w:w="1041" w:type="dxa"/>
                <w:shd w:val="clear" w:color="auto" w:fill="FFFFFF" w:themeFill="background2"/>
                <w:noWrap/>
                <w:hideMark/>
              </w:tcPr>
              <w:p w14:paraId="51A9442B" w14:textId="52C9731F" w:rsidR="0082242A" w:rsidRPr="00FD3384" w:rsidRDefault="0082242A" w:rsidP="0082242A">
                <w:pPr>
                  <w:pStyle w:val="TH-Spalte"/>
                  <w:rPr>
                    <w:lang w:val="de-AT" w:eastAsia="de-AT"/>
                  </w:rPr>
                </w:pPr>
                <w:r w:rsidRPr="00FD3384">
                  <w:t xml:space="preserve">1. Jahr </w:t>
                </w:r>
                <w:r w:rsidRPr="00FD3384">
                  <w:br/>
                  <w:t>männlich</w:t>
                </w:r>
              </w:p>
            </w:tc>
            <w:tc>
              <w:tcPr>
                <w:tcW w:w="1041" w:type="dxa"/>
                <w:shd w:val="clear" w:color="auto" w:fill="auto"/>
              </w:tcPr>
              <w:p w14:paraId="588AC846" w14:textId="1DF62A16" w:rsidR="0082242A" w:rsidRDefault="0082242A" w:rsidP="0082242A">
                <w:pPr>
                  <w:pStyle w:val="TH-Spalte"/>
                </w:pPr>
                <w:r>
                  <w:t>1. Jahr</w:t>
                </w:r>
                <w:r>
                  <w:br/>
                </w:r>
                <w:proofErr w:type="spellStart"/>
                <w:r>
                  <w:t>inter</w:t>
                </w:r>
                <w:proofErr w:type="spellEnd"/>
                <w:r>
                  <w:t>/</w:t>
                </w:r>
                <w:r>
                  <w:br/>
                  <w:t>divers</w:t>
                </w:r>
              </w:p>
            </w:tc>
            <w:tc>
              <w:tcPr>
                <w:tcW w:w="1041" w:type="dxa"/>
                <w:shd w:val="clear" w:color="auto" w:fill="F9FFC2" w:themeFill="accent6" w:themeFillTint="33"/>
                <w:noWrap/>
                <w:hideMark/>
              </w:tcPr>
              <w:p w14:paraId="65A8FF4F" w14:textId="2DBA20D8" w:rsidR="0082242A" w:rsidRPr="00767B7D" w:rsidRDefault="0082242A" w:rsidP="0082242A">
                <w:pPr>
                  <w:pStyle w:val="TH-Spalte"/>
                  <w:rPr>
                    <w:lang w:val="de-AT" w:eastAsia="de-AT"/>
                  </w:rPr>
                </w:pPr>
                <w:r>
                  <w:t xml:space="preserve">2. Jahr </w:t>
                </w:r>
                <w:r>
                  <w:br/>
                  <w:t>insgesamt</w:t>
                </w:r>
              </w:p>
            </w:tc>
            <w:tc>
              <w:tcPr>
                <w:tcW w:w="1041" w:type="dxa"/>
                <w:shd w:val="clear" w:color="auto" w:fill="FFFFFF" w:themeFill="background2"/>
                <w:noWrap/>
                <w:hideMark/>
              </w:tcPr>
              <w:p w14:paraId="1F5763CD" w14:textId="35C8CAA0" w:rsidR="0082242A" w:rsidRPr="00FD3384" w:rsidRDefault="0082242A" w:rsidP="0082242A">
                <w:pPr>
                  <w:pStyle w:val="TH-Spalte"/>
                  <w:rPr>
                    <w:lang w:val="de-AT" w:eastAsia="de-AT"/>
                  </w:rPr>
                </w:pPr>
                <w:r w:rsidRPr="00FD3384">
                  <w:t xml:space="preserve">2. Jahr </w:t>
                </w:r>
                <w:r w:rsidRPr="00FD3384">
                  <w:br/>
                  <w:t>weiblich</w:t>
                </w:r>
              </w:p>
            </w:tc>
            <w:tc>
              <w:tcPr>
                <w:tcW w:w="1041" w:type="dxa"/>
                <w:shd w:val="clear" w:color="auto" w:fill="FFFFFF" w:themeFill="background2"/>
                <w:noWrap/>
                <w:hideMark/>
              </w:tcPr>
              <w:p w14:paraId="769C6ABD" w14:textId="648AE3D9" w:rsidR="0082242A" w:rsidRPr="00FD3384" w:rsidRDefault="0082242A" w:rsidP="0082242A">
                <w:pPr>
                  <w:pStyle w:val="TH-Spalte"/>
                  <w:rPr>
                    <w:lang w:val="de-AT" w:eastAsia="de-AT"/>
                  </w:rPr>
                </w:pPr>
                <w:r w:rsidRPr="00FD3384">
                  <w:t xml:space="preserve">2. Jahr </w:t>
                </w:r>
                <w:r w:rsidRPr="00FD3384">
                  <w:br/>
                  <w:t>männlich</w:t>
                </w:r>
              </w:p>
            </w:tc>
            <w:tc>
              <w:tcPr>
                <w:tcW w:w="1041" w:type="dxa"/>
                <w:shd w:val="clear" w:color="auto" w:fill="auto"/>
              </w:tcPr>
              <w:p w14:paraId="4E9B5C14" w14:textId="320818FF" w:rsidR="0082242A" w:rsidRDefault="0082242A" w:rsidP="0082242A">
                <w:pPr>
                  <w:pStyle w:val="TH-Spalte"/>
                </w:pPr>
                <w:r>
                  <w:t xml:space="preserve">2. Jahr </w:t>
                </w:r>
                <w:r>
                  <w:br/>
                </w:r>
                <w:proofErr w:type="spellStart"/>
                <w:r>
                  <w:t>inter</w:t>
                </w:r>
                <w:proofErr w:type="spellEnd"/>
                <w:r>
                  <w:t>/</w:t>
                </w:r>
                <w:r>
                  <w:br/>
                  <w:t>divers</w:t>
                </w:r>
              </w:p>
            </w:tc>
            <w:tc>
              <w:tcPr>
                <w:tcW w:w="1041" w:type="dxa"/>
                <w:shd w:val="clear" w:color="auto" w:fill="F9FFC2" w:themeFill="accent6" w:themeFillTint="33"/>
                <w:noWrap/>
                <w:hideMark/>
              </w:tcPr>
              <w:p w14:paraId="69B7C87F" w14:textId="49153B93" w:rsidR="0082242A" w:rsidRPr="00767B7D" w:rsidRDefault="0082242A" w:rsidP="0082242A">
                <w:pPr>
                  <w:pStyle w:val="TH-Spalte"/>
                  <w:rPr>
                    <w:lang w:val="de-AT" w:eastAsia="de-AT"/>
                  </w:rPr>
                </w:pPr>
                <w:r>
                  <w:t xml:space="preserve">3. Jahr </w:t>
                </w:r>
                <w:r>
                  <w:br/>
                  <w:t>insgesamt</w:t>
                </w:r>
              </w:p>
            </w:tc>
            <w:tc>
              <w:tcPr>
                <w:tcW w:w="1041" w:type="dxa"/>
                <w:shd w:val="clear" w:color="auto" w:fill="FFFFFF" w:themeFill="background2"/>
                <w:noWrap/>
                <w:hideMark/>
              </w:tcPr>
              <w:p w14:paraId="4A93A972" w14:textId="0E6918E4" w:rsidR="0082242A" w:rsidRPr="00FD3384" w:rsidRDefault="0082242A" w:rsidP="0082242A">
                <w:pPr>
                  <w:pStyle w:val="TH-Spalte"/>
                  <w:rPr>
                    <w:lang w:val="de-AT" w:eastAsia="de-AT"/>
                  </w:rPr>
                </w:pPr>
                <w:r w:rsidRPr="00FD3384">
                  <w:t xml:space="preserve">3. Jahr </w:t>
                </w:r>
                <w:r w:rsidRPr="00FD3384">
                  <w:br/>
                  <w:t>weiblich</w:t>
                </w:r>
              </w:p>
            </w:tc>
            <w:tc>
              <w:tcPr>
                <w:tcW w:w="1041" w:type="dxa"/>
                <w:shd w:val="clear" w:color="auto" w:fill="FFFFFF" w:themeFill="background2"/>
                <w:noWrap/>
                <w:hideMark/>
              </w:tcPr>
              <w:p w14:paraId="1DD8572D" w14:textId="42A56E18" w:rsidR="0082242A" w:rsidRPr="00FD3384" w:rsidRDefault="0082242A" w:rsidP="0082242A">
                <w:pPr>
                  <w:pStyle w:val="TH-Spalte"/>
                  <w:rPr>
                    <w:lang w:val="de-AT" w:eastAsia="de-AT"/>
                  </w:rPr>
                </w:pPr>
                <w:r w:rsidRPr="00FD3384">
                  <w:t xml:space="preserve">3. Jahr </w:t>
                </w:r>
                <w:r w:rsidRPr="00FD3384">
                  <w:br/>
                  <w:t>männlich</w:t>
                </w:r>
              </w:p>
            </w:tc>
            <w:tc>
              <w:tcPr>
                <w:tcW w:w="1042" w:type="dxa"/>
                <w:shd w:val="clear" w:color="auto" w:fill="FFFFFF" w:themeFill="background2"/>
              </w:tcPr>
              <w:p w14:paraId="22473350" w14:textId="195B287A" w:rsidR="0082242A" w:rsidRPr="00FD3384" w:rsidRDefault="0082242A" w:rsidP="0082242A">
                <w:pPr>
                  <w:pStyle w:val="TH-Spalte"/>
                </w:pPr>
                <w:r>
                  <w:t>3. Jahr</w:t>
                </w:r>
                <w:r>
                  <w:br/>
                </w:r>
                <w:proofErr w:type="spellStart"/>
                <w:r>
                  <w:t>inter</w:t>
                </w:r>
                <w:proofErr w:type="spellEnd"/>
                <w:r>
                  <w:t>/</w:t>
                </w:r>
                <w:r>
                  <w:br/>
                  <w:t>divers</w:t>
                </w:r>
              </w:p>
            </w:tc>
          </w:tr>
          <w:tr w:rsidR="00856E89" w:rsidRPr="00767B7D" w14:paraId="5C0A6C02" w14:textId="52682F23" w:rsidTr="006037E6">
            <w:trPr>
              <w:trHeight w:val="312"/>
            </w:trPr>
            <w:tc>
              <w:tcPr>
                <w:tcW w:w="2094" w:type="dxa"/>
                <w:noWrap/>
                <w:hideMark/>
              </w:tcPr>
              <w:p w14:paraId="691BD2A5" w14:textId="77777777" w:rsidR="00856E89" w:rsidRPr="00767B7D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67B7D">
                  <w:rPr>
                    <w:lang w:val="de-AT" w:eastAsia="de-AT"/>
                  </w:rPr>
                  <w:t>ÖGK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6B6CE0C6" w14:textId="20E64CA0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40 997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4AF80E28" w14:textId="798DD98B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39 515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2943E2AF" w14:textId="0B645674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1 482</w:t>
                </w:r>
              </w:p>
            </w:tc>
            <w:tc>
              <w:tcPr>
                <w:tcW w:w="1041" w:type="dxa"/>
                <w:vAlign w:val="center"/>
              </w:tcPr>
              <w:p w14:paraId="1B9F314D" w14:textId="4D964E01" w:rsidR="00856E89" w:rsidRPr="00E45771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2C5C185C" w14:textId="3BFA81F9" w:rsidR="00856E89" w:rsidRPr="00E45771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25 390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641F5185" w14:textId="33EA5DC5" w:rsidR="00856E89" w:rsidRPr="00E45771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23 611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20873BD4" w14:textId="6D4A51DA" w:rsidR="00856E89" w:rsidRPr="00E45771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1 779</w:t>
                </w:r>
              </w:p>
            </w:tc>
            <w:tc>
              <w:tcPr>
                <w:tcW w:w="1041" w:type="dxa"/>
                <w:shd w:val="clear" w:color="auto" w:fill="auto"/>
                <w:vAlign w:val="center"/>
              </w:tcPr>
              <w:p w14:paraId="5BBBAE47" w14:textId="4EF06136" w:rsidR="00856E89" w:rsidRPr="00E45771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7F0EE5B1" w14:textId="73DED141" w:rsidR="00856E89" w:rsidRPr="00E45771" w:rsidRDefault="00856E89" w:rsidP="00856E89">
                <w:pPr>
                  <w:pStyle w:val="TD"/>
                  <w:rPr>
                    <w:rFonts w:ascii="Helv" w:hAnsi="Helv"/>
                    <w:b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5 078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798EA18C" w14:textId="3AE16F80" w:rsidR="00856E89" w:rsidRPr="00E45771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4 708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6FD86793" w14:textId="33CB742A" w:rsidR="00856E89" w:rsidRPr="00E45771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370</w:t>
                </w:r>
              </w:p>
            </w:tc>
            <w:tc>
              <w:tcPr>
                <w:tcW w:w="1042" w:type="dxa"/>
                <w:vAlign w:val="center"/>
              </w:tcPr>
              <w:p w14:paraId="2717A02A" w14:textId="28D906F2" w:rsidR="00856E89" w:rsidRPr="00E45771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 w:rsidRPr="00E45771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856E89" w:rsidRPr="00767B7D" w14:paraId="527AB0A7" w14:textId="4FF875EE" w:rsidTr="006037E6">
            <w:trPr>
              <w:trHeight w:val="312"/>
            </w:trPr>
            <w:tc>
              <w:tcPr>
                <w:tcW w:w="2094" w:type="dxa"/>
                <w:noWrap/>
                <w:hideMark/>
              </w:tcPr>
              <w:p w14:paraId="16DE8170" w14:textId="77777777" w:rsidR="00856E89" w:rsidRPr="00767B7D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67B7D">
                  <w:rPr>
                    <w:lang w:val="de-AT" w:eastAsia="de-AT"/>
                  </w:rPr>
                  <w:t>SVS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71187110" w14:textId="19B81A1E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1 549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51B668AD" w14:textId="0430BE43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1 456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5DDA840C" w14:textId="5A3BE3C7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93</w:t>
                </w:r>
              </w:p>
            </w:tc>
            <w:tc>
              <w:tcPr>
                <w:tcW w:w="1041" w:type="dxa"/>
                <w:vAlign w:val="center"/>
              </w:tcPr>
              <w:p w14:paraId="55A2A73A" w14:textId="111D9C00" w:rsidR="00856E89" w:rsidRPr="00E45771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230899FA" w14:textId="5BB7EFC5" w:rsidR="00856E89" w:rsidRPr="00E45771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854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1C07C897" w14:textId="64CEA210" w:rsidR="00856E89" w:rsidRPr="00E45771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692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71A7083E" w14:textId="460EBFC3" w:rsidR="00856E89" w:rsidRPr="00E45771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162</w:t>
                </w:r>
              </w:p>
            </w:tc>
            <w:tc>
              <w:tcPr>
                <w:tcW w:w="1041" w:type="dxa"/>
                <w:shd w:val="clear" w:color="auto" w:fill="auto"/>
                <w:vAlign w:val="center"/>
              </w:tcPr>
              <w:p w14:paraId="586EAF9D" w14:textId="3F8815F5" w:rsidR="00856E89" w:rsidRPr="00E45771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2FF425FD" w14:textId="31B76ED8" w:rsidR="00856E89" w:rsidRPr="00E45771" w:rsidRDefault="00856E89" w:rsidP="00856E89">
                <w:pPr>
                  <w:pStyle w:val="TD"/>
                  <w:rPr>
                    <w:rFonts w:ascii="Helv" w:hAnsi="Helv"/>
                    <w:b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206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4462314D" w14:textId="371469C1" w:rsidR="00856E89" w:rsidRPr="00E45771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159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060A4160" w14:textId="50F1494D" w:rsidR="00856E89" w:rsidRPr="00E45771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47</w:t>
                </w:r>
              </w:p>
            </w:tc>
            <w:tc>
              <w:tcPr>
                <w:tcW w:w="1042" w:type="dxa"/>
                <w:vAlign w:val="center"/>
              </w:tcPr>
              <w:p w14:paraId="4A60AB11" w14:textId="06491142" w:rsidR="00856E89" w:rsidRPr="00E45771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 w:rsidRPr="00E45771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856E89" w:rsidRPr="00767B7D" w14:paraId="1E3112F3" w14:textId="3315C007" w:rsidTr="006037E6">
            <w:trPr>
              <w:trHeight w:val="312"/>
            </w:trPr>
            <w:tc>
              <w:tcPr>
                <w:tcW w:w="2094" w:type="dxa"/>
                <w:noWrap/>
                <w:hideMark/>
              </w:tcPr>
              <w:p w14:paraId="47D7DA06" w14:textId="77777777" w:rsidR="00856E89" w:rsidRPr="00767B7D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67B7D">
                  <w:rPr>
                    <w:lang w:val="de-AT" w:eastAsia="de-AT"/>
                  </w:rPr>
                  <w:t>BVAEB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3ED3EC79" w14:textId="3F401849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7 157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6323C50E" w14:textId="5EA32B22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6 789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6E4BA7E3" w14:textId="787FC702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368</w:t>
                </w:r>
              </w:p>
            </w:tc>
            <w:tc>
              <w:tcPr>
                <w:tcW w:w="1041" w:type="dxa"/>
                <w:vAlign w:val="center"/>
              </w:tcPr>
              <w:p w14:paraId="12D4B6E9" w14:textId="3FF6E2B1" w:rsidR="00856E89" w:rsidRPr="00E45771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6774AEB1" w14:textId="1C061928" w:rsidR="00856E89" w:rsidRPr="00E45771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2 502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025EA6A1" w14:textId="5F79C9C9" w:rsidR="00856E89" w:rsidRPr="00E45771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2 137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042B184D" w14:textId="3366BE08" w:rsidR="00856E89" w:rsidRPr="00E45771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365</w:t>
                </w:r>
              </w:p>
            </w:tc>
            <w:tc>
              <w:tcPr>
                <w:tcW w:w="1041" w:type="dxa"/>
                <w:shd w:val="clear" w:color="auto" w:fill="auto"/>
                <w:vAlign w:val="center"/>
              </w:tcPr>
              <w:p w14:paraId="1934D6B5" w14:textId="412DCAB0" w:rsidR="00856E89" w:rsidRPr="00E45771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04500317" w14:textId="3767D860" w:rsidR="00856E89" w:rsidRPr="00E45771" w:rsidRDefault="00856E89" w:rsidP="00856E89">
                <w:pPr>
                  <w:pStyle w:val="TD"/>
                  <w:rPr>
                    <w:rFonts w:ascii="Helv" w:hAnsi="Helv"/>
                    <w:b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265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0C934DE9" w14:textId="514EE9A7" w:rsidR="00856E89" w:rsidRPr="00E45771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259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0A208F96" w14:textId="085E8F6B" w:rsidR="00856E89" w:rsidRPr="00E45771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6</w:t>
                </w:r>
              </w:p>
            </w:tc>
            <w:tc>
              <w:tcPr>
                <w:tcW w:w="1042" w:type="dxa"/>
                <w:vAlign w:val="center"/>
              </w:tcPr>
              <w:p w14:paraId="10568E7E" w14:textId="54A9FAFE" w:rsidR="00856E89" w:rsidRPr="00E45771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 w:rsidRPr="00E45771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856E89" w:rsidRPr="00767B7D" w14:paraId="2F6E2043" w14:textId="68A74037" w:rsidTr="006037E6">
            <w:trPr>
              <w:trHeight w:val="312"/>
            </w:trPr>
            <w:tc>
              <w:tcPr>
                <w:tcW w:w="2094" w:type="dxa"/>
                <w:noWrap/>
                <w:hideMark/>
              </w:tcPr>
              <w:p w14:paraId="5BB0B7F7" w14:textId="565E1AA1" w:rsidR="00856E89" w:rsidRPr="00767B7D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67B7D">
                  <w:rPr>
                    <w:lang w:val="de-AT" w:eastAsia="de-AT"/>
                  </w:rPr>
                  <w:t>Krankenfürsorge</w:t>
                </w:r>
                <w:r>
                  <w:rPr>
                    <w:lang w:val="de-AT" w:eastAsia="de-AT"/>
                  </w:rPr>
                  <w:t>-</w:t>
                </w:r>
                <w:r w:rsidRPr="00767B7D">
                  <w:rPr>
                    <w:lang w:val="de-AT" w:eastAsia="de-AT"/>
                  </w:rPr>
                  <w:t>anstalten (KFA)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258E60D0" w14:textId="510A53F9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2 098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6224DC7C" w14:textId="1B9C4609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2 044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3B2B617B" w14:textId="4D051C34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54</w:t>
                </w:r>
              </w:p>
            </w:tc>
            <w:tc>
              <w:tcPr>
                <w:tcW w:w="1041" w:type="dxa"/>
                <w:tcBorders>
                  <w:bottom w:val="single" w:sz="8" w:space="0" w:color="000000"/>
                </w:tcBorders>
                <w:vAlign w:val="center"/>
              </w:tcPr>
              <w:p w14:paraId="2AAE5D60" w14:textId="18378BDB" w:rsidR="00856E89" w:rsidRPr="00E45771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0A477CC2" w14:textId="7C75E122" w:rsidR="00856E89" w:rsidRPr="00E45771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727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7389E67B" w14:textId="3F2617F3" w:rsidR="00856E89" w:rsidRPr="00E45771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665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0C5BEBE1" w14:textId="2ABB1F02" w:rsidR="00856E89" w:rsidRPr="00E45771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62</w:t>
                </w:r>
              </w:p>
            </w:tc>
            <w:tc>
              <w:tcPr>
                <w:tcW w:w="1041" w:type="dxa"/>
                <w:shd w:val="clear" w:color="auto" w:fill="auto"/>
                <w:vAlign w:val="center"/>
              </w:tcPr>
              <w:p w14:paraId="5A505F79" w14:textId="223FE6C2" w:rsidR="00856E89" w:rsidRPr="00E45771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3D74DF7E" w14:textId="4B047DD9" w:rsidR="00856E89" w:rsidRPr="00E45771" w:rsidRDefault="00856E89" w:rsidP="00856E89">
                <w:pPr>
                  <w:pStyle w:val="TD"/>
                  <w:rPr>
                    <w:rFonts w:ascii="Helv" w:hAnsi="Helv"/>
                    <w:b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75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47AECCEC" w14:textId="326A4BE1" w:rsidR="00856E89" w:rsidRPr="00E45771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72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17F86602" w14:textId="6667E675" w:rsidR="00856E89" w:rsidRPr="00E45771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</w:t>
                </w:r>
              </w:p>
            </w:tc>
            <w:tc>
              <w:tcPr>
                <w:tcW w:w="1042" w:type="dxa"/>
                <w:vAlign w:val="center"/>
              </w:tcPr>
              <w:p w14:paraId="53DD77E2" w14:textId="2EA4C9A7" w:rsidR="00856E89" w:rsidRPr="00E45771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 w:rsidRPr="00E45771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856E89" w:rsidRPr="00767B7D" w14:paraId="294B4A54" w14:textId="792A00F3" w:rsidTr="006037E6">
            <w:trPr>
              <w:trHeight w:val="312"/>
            </w:trPr>
            <w:tc>
              <w:tcPr>
                <w:tcW w:w="2094" w:type="dxa"/>
                <w:noWrap/>
                <w:hideMark/>
              </w:tcPr>
              <w:p w14:paraId="2ED87365" w14:textId="77777777" w:rsidR="00856E89" w:rsidRPr="00767B7D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67B7D">
                  <w:rPr>
                    <w:lang w:val="de-AT" w:eastAsia="de-AT"/>
                  </w:rPr>
                  <w:t>Gesamt</w:t>
                </w:r>
              </w:p>
            </w:tc>
            <w:tc>
              <w:tcPr>
                <w:tcW w:w="1041" w:type="dxa"/>
                <w:shd w:val="clear" w:color="auto" w:fill="F9FFC1"/>
                <w:noWrap/>
                <w:vAlign w:val="center"/>
              </w:tcPr>
              <w:p w14:paraId="40CFC75A" w14:textId="26617414" w:rsidR="00856E89" w:rsidRPr="0022418A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color w:val="FF0000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51 801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7E1FA37B" w14:textId="69DAB5DE" w:rsidR="00856E89" w:rsidRPr="0022418A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color w:val="FF000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49 804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1ECF9315" w14:textId="771CFCFF" w:rsidR="00856E89" w:rsidRPr="0022418A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color w:val="FF000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1 997</w:t>
                </w:r>
              </w:p>
            </w:tc>
            <w:tc>
              <w:tcPr>
                <w:tcW w:w="1041" w:type="dxa"/>
                <w:shd w:val="clear" w:color="auto" w:fill="auto"/>
                <w:vAlign w:val="center"/>
              </w:tcPr>
              <w:p w14:paraId="1BE498ED" w14:textId="6DC3A3CE" w:rsidR="00856E89" w:rsidRPr="00E45771" w:rsidRDefault="00856E89" w:rsidP="00856E89">
                <w:pPr>
                  <w:pStyle w:val="TD"/>
                  <w:rPr>
                    <w:rStyle w:val="Fett"/>
                    <w:rFonts w:ascii="Helv" w:hAnsi="Helv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1" w:type="dxa"/>
                <w:shd w:val="clear" w:color="auto" w:fill="F9FFC1"/>
                <w:noWrap/>
                <w:vAlign w:val="center"/>
              </w:tcPr>
              <w:p w14:paraId="1C4A479A" w14:textId="35D4976D" w:rsidR="00856E89" w:rsidRPr="00E45771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29 473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68A9908C" w14:textId="2A4DD9E7" w:rsidR="00856E89" w:rsidRPr="00E45771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27 105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4C1B2E24" w14:textId="1E18E3A5" w:rsidR="00856E89" w:rsidRPr="00E45771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2 368</w:t>
                </w:r>
              </w:p>
            </w:tc>
            <w:tc>
              <w:tcPr>
                <w:tcW w:w="1041" w:type="dxa"/>
                <w:shd w:val="clear" w:color="auto" w:fill="auto"/>
                <w:vAlign w:val="center"/>
              </w:tcPr>
              <w:p w14:paraId="3002FD3D" w14:textId="7295E0AF" w:rsidR="00856E89" w:rsidRPr="00E45771" w:rsidRDefault="00856E89" w:rsidP="00856E89">
                <w:pPr>
                  <w:pStyle w:val="TD"/>
                  <w:rPr>
                    <w:rStyle w:val="Fett"/>
                    <w:rFonts w:ascii="Helv" w:hAnsi="Helv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1" w:type="dxa"/>
                <w:shd w:val="clear" w:color="auto" w:fill="F9FFC1"/>
                <w:noWrap/>
                <w:vAlign w:val="center"/>
              </w:tcPr>
              <w:p w14:paraId="49C5E867" w14:textId="2EB22A66" w:rsidR="00856E89" w:rsidRPr="00E45771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5 624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4871A2A4" w14:textId="2A3038AD" w:rsidR="00856E89" w:rsidRPr="00E45771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5 198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4A7944A5" w14:textId="37E9B93C" w:rsidR="00856E89" w:rsidRPr="00E45771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426</w:t>
                </w:r>
              </w:p>
            </w:tc>
            <w:tc>
              <w:tcPr>
                <w:tcW w:w="1042" w:type="dxa"/>
                <w:vAlign w:val="center"/>
              </w:tcPr>
              <w:p w14:paraId="10E7ECFF" w14:textId="2A9CE052" w:rsidR="00856E89" w:rsidRPr="00E45771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 w:rsidRPr="00E45771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</w:tbl>
      </w:sdtContent>
    </w:sdt>
    <w:p w14:paraId="6EB48966" w14:textId="77777777" w:rsidR="00767B7D" w:rsidRDefault="00767B7D" w:rsidP="00B53B97">
      <w:pPr>
        <w:pStyle w:val="berschrift2"/>
        <w:pageBreakBefore/>
      </w:pPr>
      <w:r w:rsidRPr="00767B7D">
        <w:lastRenderedPageBreak/>
        <w:t>Krankenversicherungsträger (KBG-Konto)</w:t>
      </w:r>
    </w:p>
    <w:p w14:paraId="59A5791F" w14:textId="05081D18" w:rsidR="00540BDD" w:rsidRDefault="00540BDD" w:rsidP="004B6300">
      <w:pPr>
        <w:pStyle w:val="Beschriftung"/>
      </w:pPr>
      <w:r>
        <w:t xml:space="preserve">Tabelle </w:t>
      </w:r>
      <w:r w:rsidR="000B4683">
        <w:fldChar w:fldCharType="begin"/>
      </w:r>
      <w:r w:rsidR="000B4683">
        <w:instrText xml:space="preserve"> SEQ Tabelle \* ARABIC </w:instrText>
      </w:r>
      <w:r w:rsidR="000B4683">
        <w:fldChar w:fldCharType="separate"/>
      </w:r>
      <w:r w:rsidR="00B90CA5">
        <w:rPr>
          <w:noProof/>
        </w:rPr>
        <w:t>8</w:t>
      </w:r>
      <w:r w:rsidR="000B4683">
        <w:rPr>
          <w:noProof/>
        </w:rPr>
        <w:fldChar w:fldCharType="end"/>
      </w:r>
      <w:r w:rsidR="00FD3384">
        <w:rPr>
          <w:noProof/>
        </w:rPr>
        <w:t xml:space="preserve"> KBG-Konto</w:t>
      </w:r>
      <w:r w:rsidRPr="00622F74">
        <w:t xml:space="preserve">: Fallstatistik nach Krankenversicherungsträgern, </w:t>
      </w:r>
      <w:r w:rsidR="002748EF">
        <w:t>erstellt am</w:t>
      </w:r>
      <w:r w:rsidR="0019326B">
        <w:t xml:space="preserve"> </w:t>
      </w:r>
      <w:r w:rsidR="005561D6">
        <w:t xml:space="preserve">01. </w:t>
      </w:r>
      <w:r w:rsidR="00856E89">
        <w:t>Oktober</w:t>
      </w:r>
      <w:r w:rsidR="005561D6">
        <w:t xml:space="preserve"> 2025</w:t>
      </w:r>
    </w:p>
    <w:sdt>
      <w:sdtPr>
        <w:rPr>
          <w:b w:val="0"/>
        </w:rPr>
        <w:alias w:val="axesPDF - Tabelle"/>
        <w:tag w:val="axesPDF:ID:Table:da40bb1b-b29a-4351-bee9-541eae022adb"/>
        <w:id w:val="2033754565"/>
        <w:placeholder>
          <w:docPart w:val="41412FBAFF08418E9C48A5E5E0CCAA8A"/>
        </w:placeholder>
      </w:sdtPr>
      <w:sdtEndPr>
        <w:rPr>
          <w:rFonts w:ascii="Helv" w:hAnsi="Helv" w:cs="Arial"/>
          <w:szCs w:val="20"/>
        </w:rPr>
      </w:sdtEndPr>
      <w:sdtContent>
        <w:tbl>
          <w:tblPr>
            <w:tblStyle w:val="Tabellenraster"/>
            <w:tblpPr w:leftFromText="141" w:rightFromText="141" w:vertAnchor="text" w:tblpY="1"/>
            <w:tblOverlap w:val="never"/>
            <w:tblW w:w="0" w:type="auto"/>
            <w:tblLook w:val="0420" w:firstRow="1" w:lastRow="0" w:firstColumn="0" w:lastColumn="0" w:noHBand="0" w:noVBand="1"/>
          </w:tblPr>
          <w:tblGrid>
            <w:gridCol w:w="2835"/>
            <w:gridCol w:w="1049"/>
            <w:gridCol w:w="1049"/>
            <w:gridCol w:w="1049"/>
            <w:gridCol w:w="1049"/>
          </w:tblGrid>
          <w:tr w:rsidR="0082242A" w:rsidRPr="00767B7D" w14:paraId="64602D45" w14:textId="7A832C2F" w:rsidTr="003176F5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00"/>
            </w:trPr>
            <w:tc>
              <w:tcPr>
                <w:tcW w:w="2835" w:type="dxa"/>
                <w:shd w:val="clear" w:color="auto" w:fill="D9D9D9" w:themeFill="background2" w:themeFillShade="D9"/>
                <w:hideMark/>
              </w:tcPr>
              <w:p w14:paraId="1F07FBAD" w14:textId="0F25FB48" w:rsidR="0082242A" w:rsidRPr="00767B7D" w:rsidRDefault="0082242A" w:rsidP="003176F5">
                <w:pPr>
                  <w:pStyle w:val="TH-Spaltelinks"/>
                  <w:rPr>
                    <w:lang w:val="de-AT" w:eastAsia="de-AT"/>
                  </w:rPr>
                </w:pPr>
                <w:r w:rsidRPr="00767B7D">
                  <w:rPr>
                    <w:lang w:val="de-AT" w:eastAsia="de-AT"/>
                  </w:rPr>
                  <w:t>Krankenversicherungsträger</w:t>
                </w:r>
              </w:p>
            </w:tc>
            <w:tc>
              <w:tcPr>
                <w:tcW w:w="1049" w:type="dxa"/>
                <w:shd w:val="clear" w:color="auto" w:fill="D9D9D9" w:themeFill="background2" w:themeFillShade="D9"/>
                <w:noWrap/>
                <w:hideMark/>
              </w:tcPr>
              <w:p w14:paraId="104EEBCD" w14:textId="2D56B70D" w:rsidR="0082242A" w:rsidRPr="00767B7D" w:rsidRDefault="0082242A" w:rsidP="003176F5">
                <w:pPr>
                  <w:pStyle w:val="TH-Spalte"/>
                  <w:rPr>
                    <w:lang w:val="de-AT" w:eastAsia="de-AT"/>
                  </w:rPr>
                </w:pPr>
                <w:r>
                  <w:t>insgesamt</w:t>
                </w:r>
              </w:p>
            </w:tc>
            <w:tc>
              <w:tcPr>
                <w:tcW w:w="1049" w:type="dxa"/>
                <w:shd w:val="clear" w:color="auto" w:fill="FFFFFF" w:themeFill="background2"/>
                <w:noWrap/>
                <w:hideMark/>
              </w:tcPr>
              <w:p w14:paraId="3EB8C3AE" w14:textId="04B35D44" w:rsidR="0082242A" w:rsidRPr="00767B7D" w:rsidRDefault="0082242A" w:rsidP="003176F5">
                <w:pPr>
                  <w:pStyle w:val="TH-Spalte"/>
                  <w:rPr>
                    <w:lang w:val="de-AT" w:eastAsia="de-AT"/>
                  </w:rPr>
                </w:pPr>
                <w:r>
                  <w:t>weiblich</w:t>
                </w:r>
              </w:p>
            </w:tc>
            <w:tc>
              <w:tcPr>
                <w:tcW w:w="1049" w:type="dxa"/>
                <w:shd w:val="clear" w:color="auto" w:fill="FFFFFF" w:themeFill="background2"/>
                <w:noWrap/>
                <w:hideMark/>
              </w:tcPr>
              <w:p w14:paraId="5137CA7E" w14:textId="3F0DFB6C" w:rsidR="0082242A" w:rsidRPr="00767B7D" w:rsidRDefault="0082242A" w:rsidP="003176F5">
                <w:pPr>
                  <w:pStyle w:val="TH-Spalte"/>
                  <w:rPr>
                    <w:lang w:val="de-AT" w:eastAsia="de-AT"/>
                  </w:rPr>
                </w:pPr>
                <w:r>
                  <w:t>männlich</w:t>
                </w:r>
              </w:p>
            </w:tc>
            <w:tc>
              <w:tcPr>
                <w:tcW w:w="1049" w:type="dxa"/>
                <w:shd w:val="clear" w:color="auto" w:fill="FFFFFF" w:themeFill="background2"/>
              </w:tcPr>
              <w:p w14:paraId="0D24C545" w14:textId="2523CEB4" w:rsidR="0082242A" w:rsidRDefault="0082242A" w:rsidP="003176F5">
                <w:pPr>
                  <w:pStyle w:val="TH-Spalte"/>
                </w:pPr>
                <w:proofErr w:type="spellStart"/>
                <w:r>
                  <w:t>inter</w:t>
                </w:r>
                <w:proofErr w:type="spellEnd"/>
                <w:r>
                  <w:t>/</w:t>
                </w:r>
                <w:r w:rsidR="003F73CF">
                  <w:br/>
                </w:r>
                <w:r>
                  <w:t>divers</w:t>
                </w:r>
              </w:p>
            </w:tc>
          </w:tr>
          <w:tr w:rsidR="00856E89" w:rsidRPr="00767B7D" w14:paraId="79494ACC" w14:textId="45A395C0" w:rsidTr="00336870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58B5A6AD" w14:textId="77777777" w:rsidR="00856E89" w:rsidRPr="00767B7D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67B7D">
                  <w:rPr>
                    <w:lang w:val="de-AT" w:eastAsia="de-AT"/>
                  </w:rPr>
                  <w:t>ÖGK</w:t>
                </w:r>
              </w:p>
            </w:tc>
            <w:tc>
              <w:tcPr>
                <w:tcW w:w="1049" w:type="dxa"/>
                <w:noWrap/>
                <w:vAlign w:val="center"/>
                <w:hideMark/>
              </w:tcPr>
              <w:p w14:paraId="4BC8294B" w14:textId="2FD385A7" w:rsidR="00856E89" w:rsidRPr="0022418A" w:rsidRDefault="00856E89" w:rsidP="00856E89">
                <w:pPr>
                  <w:pStyle w:val="TD"/>
                  <w:rPr>
                    <w:rFonts w:ascii="Helv" w:eastAsia="Times New Roman" w:hAnsi="Helv" w:cs="Arial"/>
                    <w:b/>
                    <w:bCs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48 029</w:t>
                </w:r>
              </w:p>
            </w:tc>
            <w:tc>
              <w:tcPr>
                <w:tcW w:w="1049" w:type="dxa"/>
                <w:noWrap/>
                <w:vAlign w:val="center"/>
                <w:hideMark/>
              </w:tcPr>
              <w:p w14:paraId="58E4F20B" w14:textId="0927C83D" w:rsidR="00856E89" w:rsidRPr="0022418A" w:rsidRDefault="00856E89" w:rsidP="00856E89">
                <w:pPr>
                  <w:pStyle w:val="TD"/>
                  <w:rPr>
                    <w:rFonts w:ascii="Helv" w:eastAsia="Times New Roman" w:hAnsi="Helv" w:cs="Arial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46 970</w:t>
                </w:r>
              </w:p>
            </w:tc>
            <w:tc>
              <w:tcPr>
                <w:tcW w:w="1049" w:type="dxa"/>
                <w:noWrap/>
                <w:vAlign w:val="center"/>
                <w:hideMark/>
              </w:tcPr>
              <w:p w14:paraId="62267AFE" w14:textId="7A12BD28" w:rsidR="00856E89" w:rsidRPr="0022418A" w:rsidRDefault="00856E89" w:rsidP="00856E89">
                <w:pPr>
                  <w:pStyle w:val="TD"/>
                  <w:rPr>
                    <w:rFonts w:ascii="Helv" w:eastAsia="Times New Roman" w:hAnsi="Helv" w:cs="Arial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1 059</w:t>
                </w:r>
              </w:p>
            </w:tc>
            <w:tc>
              <w:tcPr>
                <w:tcW w:w="1049" w:type="dxa"/>
                <w:vAlign w:val="center"/>
              </w:tcPr>
              <w:p w14:paraId="4E26EDDE" w14:textId="792DC351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856E89" w:rsidRPr="00767B7D" w14:paraId="1BED81AA" w14:textId="4313E0A0" w:rsidTr="00336870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0BC75CDD" w14:textId="77777777" w:rsidR="00856E89" w:rsidRPr="00767B7D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67B7D">
                  <w:rPr>
                    <w:lang w:val="de-AT" w:eastAsia="de-AT"/>
                  </w:rPr>
                  <w:t>SVS</w:t>
                </w:r>
              </w:p>
            </w:tc>
            <w:tc>
              <w:tcPr>
                <w:tcW w:w="1049" w:type="dxa"/>
                <w:noWrap/>
                <w:vAlign w:val="center"/>
                <w:hideMark/>
              </w:tcPr>
              <w:p w14:paraId="7A423B5C" w14:textId="71060B71" w:rsidR="00856E89" w:rsidRPr="0022418A" w:rsidRDefault="00856E89" w:rsidP="00856E89">
                <w:pPr>
                  <w:pStyle w:val="TD"/>
                  <w:rPr>
                    <w:rFonts w:ascii="Helv" w:eastAsia="Times New Roman" w:hAnsi="Helv" w:cs="Arial"/>
                    <w:b/>
                    <w:bCs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1 611</w:t>
                </w:r>
              </w:p>
            </w:tc>
            <w:tc>
              <w:tcPr>
                <w:tcW w:w="1049" w:type="dxa"/>
                <w:noWrap/>
                <w:vAlign w:val="center"/>
                <w:hideMark/>
              </w:tcPr>
              <w:p w14:paraId="59EC37A6" w14:textId="4DD5763A" w:rsidR="00856E89" w:rsidRPr="0022418A" w:rsidRDefault="00856E89" w:rsidP="00856E89">
                <w:pPr>
                  <w:pStyle w:val="TD"/>
                  <w:rPr>
                    <w:rFonts w:ascii="Helv" w:eastAsia="Times New Roman" w:hAnsi="Helv" w:cs="Arial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1 470</w:t>
                </w:r>
              </w:p>
            </w:tc>
            <w:tc>
              <w:tcPr>
                <w:tcW w:w="1049" w:type="dxa"/>
                <w:noWrap/>
                <w:vAlign w:val="center"/>
                <w:hideMark/>
              </w:tcPr>
              <w:p w14:paraId="561FC5A0" w14:textId="638FA04E" w:rsidR="00856E89" w:rsidRPr="0022418A" w:rsidRDefault="00856E89" w:rsidP="00856E89">
                <w:pPr>
                  <w:pStyle w:val="TD"/>
                  <w:rPr>
                    <w:rFonts w:ascii="Helv" w:eastAsia="Times New Roman" w:hAnsi="Helv" w:cs="Arial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141</w:t>
                </w:r>
              </w:p>
            </w:tc>
            <w:tc>
              <w:tcPr>
                <w:tcW w:w="1049" w:type="dxa"/>
                <w:vAlign w:val="center"/>
              </w:tcPr>
              <w:p w14:paraId="42C60696" w14:textId="4156381B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856E89" w:rsidRPr="00767B7D" w14:paraId="37E126FD" w14:textId="6421D072" w:rsidTr="00336870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019417E0" w14:textId="77777777" w:rsidR="00856E89" w:rsidRPr="00767B7D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67B7D">
                  <w:rPr>
                    <w:lang w:val="de-AT" w:eastAsia="de-AT"/>
                  </w:rPr>
                  <w:t>BVAEB</w:t>
                </w:r>
              </w:p>
            </w:tc>
            <w:tc>
              <w:tcPr>
                <w:tcW w:w="1049" w:type="dxa"/>
                <w:noWrap/>
                <w:vAlign w:val="center"/>
                <w:hideMark/>
              </w:tcPr>
              <w:p w14:paraId="296499EF" w14:textId="30270670" w:rsidR="00856E89" w:rsidRPr="0022418A" w:rsidRDefault="00856E89" w:rsidP="00856E89">
                <w:pPr>
                  <w:pStyle w:val="TD"/>
                  <w:rPr>
                    <w:rFonts w:ascii="Helv" w:eastAsia="Times New Roman" w:hAnsi="Helv" w:cs="Arial"/>
                    <w:b/>
                    <w:bCs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3 256</w:t>
                </w:r>
              </w:p>
            </w:tc>
            <w:tc>
              <w:tcPr>
                <w:tcW w:w="1049" w:type="dxa"/>
                <w:noWrap/>
                <w:vAlign w:val="center"/>
                <w:hideMark/>
              </w:tcPr>
              <w:p w14:paraId="13722A17" w14:textId="71C94ACF" w:rsidR="00856E89" w:rsidRPr="0022418A" w:rsidRDefault="00856E89" w:rsidP="00856E89">
                <w:pPr>
                  <w:pStyle w:val="TD"/>
                  <w:rPr>
                    <w:rFonts w:ascii="Helv" w:eastAsia="Times New Roman" w:hAnsi="Helv" w:cs="Arial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3 183</w:t>
                </w:r>
              </w:p>
            </w:tc>
            <w:tc>
              <w:tcPr>
                <w:tcW w:w="1049" w:type="dxa"/>
                <w:noWrap/>
                <w:vAlign w:val="center"/>
                <w:hideMark/>
              </w:tcPr>
              <w:p w14:paraId="1DC55F2E" w14:textId="29C7A023" w:rsidR="00856E89" w:rsidRPr="0022418A" w:rsidRDefault="00856E89" w:rsidP="00856E89">
                <w:pPr>
                  <w:pStyle w:val="TD"/>
                  <w:rPr>
                    <w:rFonts w:ascii="Helv" w:eastAsia="Times New Roman" w:hAnsi="Helv" w:cs="Arial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73</w:t>
                </w:r>
              </w:p>
            </w:tc>
            <w:tc>
              <w:tcPr>
                <w:tcW w:w="1049" w:type="dxa"/>
                <w:vAlign w:val="center"/>
              </w:tcPr>
              <w:p w14:paraId="50441D8F" w14:textId="48B45A53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856E89" w:rsidRPr="00767B7D" w14:paraId="5CA041F9" w14:textId="2F3B87DE" w:rsidTr="00336870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53A18DBD" w14:textId="77777777" w:rsidR="00856E89" w:rsidRPr="00767B7D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67B7D">
                  <w:rPr>
                    <w:lang w:val="de-AT" w:eastAsia="de-AT"/>
                  </w:rPr>
                  <w:t>Krankenfürsorgeanstalten (KFA)</w:t>
                </w:r>
              </w:p>
            </w:tc>
            <w:tc>
              <w:tcPr>
                <w:tcW w:w="1049" w:type="dxa"/>
                <w:noWrap/>
                <w:vAlign w:val="center"/>
                <w:hideMark/>
              </w:tcPr>
              <w:p w14:paraId="77C77B4D" w14:textId="2D0DA92F" w:rsidR="00856E89" w:rsidRPr="0022418A" w:rsidRDefault="00856E89" w:rsidP="00856E89">
                <w:pPr>
                  <w:pStyle w:val="TD"/>
                  <w:rPr>
                    <w:rFonts w:ascii="Helv" w:eastAsia="Times New Roman" w:hAnsi="Helv" w:cs="Arial"/>
                    <w:b/>
                    <w:bCs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1 026</w:t>
                </w:r>
              </w:p>
            </w:tc>
            <w:tc>
              <w:tcPr>
                <w:tcW w:w="1049" w:type="dxa"/>
                <w:noWrap/>
                <w:vAlign w:val="center"/>
                <w:hideMark/>
              </w:tcPr>
              <w:p w14:paraId="3AD22B8A" w14:textId="70F450DC" w:rsidR="00856E89" w:rsidRPr="0022418A" w:rsidRDefault="00856E89" w:rsidP="00856E89">
                <w:pPr>
                  <w:pStyle w:val="TD"/>
                  <w:rPr>
                    <w:rFonts w:ascii="Helv" w:eastAsia="Times New Roman" w:hAnsi="Helv" w:cs="Arial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1 006</w:t>
                </w:r>
              </w:p>
            </w:tc>
            <w:tc>
              <w:tcPr>
                <w:tcW w:w="1049" w:type="dxa"/>
                <w:noWrap/>
                <w:vAlign w:val="center"/>
                <w:hideMark/>
              </w:tcPr>
              <w:p w14:paraId="2BDD1CA2" w14:textId="0A414D2A" w:rsidR="00856E89" w:rsidRPr="0022418A" w:rsidRDefault="00856E89" w:rsidP="00856E89">
                <w:pPr>
                  <w:pStyle w:val="TD"/>
                  <w:rPr>
                    <w:rFonts w:ascii="Helv" w:eastAsia="Times New Roman" w:hAnsi="Helv" w:cs="Arial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20</w:t>
                </w:r>
              </w:p>
            </w:tc>
            <w:tc>
              <w:tcPr>
                <w:tcW w:w="1049" w:type="dxa"/>
                <w:vAlign w:val="center"/>
              </w:tcPr>
              <w:p w14:paraId="7E3AD07E" w14:textId="1298478D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856E89" w:rsidRPr="00767B7D" w14:paraId="7646711D" w14:textId="135250C4" w:rsidTr="00336870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0B0FE678" w14:textId="77777777" w:rsidR="00856E89" w:rsidRPr="00767B7D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67B7D">
                  <w:rPr>
                    <w:lang w:val="de-AT" w:eastAsia="de-AT"/>
                  </w:rPr>
                  <w:t>Gesamt</w:t>
                </w:r>
              </w:p>
            </w:tc>
            <w:tc>
              <w:tcPr>
                <w:tcW w:w="1049" w:type="dxa"/>
                <w:shd w:val="clear" w:color="auto" w:fill="D8D8D8"/>
                <w:noWrap/>
                <w:vAlign w:val="center"/>
                <w:hideMark/>
              </w:tcPr>
              <w:p w14:paraId="7C094A7A" w14:textId="79071749" w:rsidR="00856E89" w:rsidRPr="0022418A" w:rsidRDefault="00856E89" w:rsidP="00856E89">
                <w:pPr>
                  <w:pStyle w:val="TD"/>
                  <w:rPr>
                    <w:rFonts w:eastAsia="Times New Roman" w:cs="Arial"/>
                    <w:color w:val="FF000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53 922</w:t>
                </w:r>
              </w:p>
            </w:tc>
            <w:tc>
              <w:tcPr>
                <w:tcW w:w="1049" w:type="dxa"/>
                <w:noWrap/>
                <w:vAlign w:val="center"/>
                <w:hideMark/>
              </w:tcPr>
              <w:p w14:paraId="0B7B3611" w14:textId="69AE050E" w:rsidR="00856E89" w:rsidRPr="0022418A" w:rsidRDefault="00856E89" w:rsidP="00856E89">
                <w:pPr>
                  <w:pStyle w:val="TD"/>
                  <w:rPr>
                    <w:rFonts w:eastAsia="Times New Roman" w:cs="Arial"/>
                    <w:b/>
                    <w:bCs/>
                    <w:color w:val="FF000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52 629</w:t>
                </w:r>
              </w:p>
            </w:tc>
            <w:tc>
              <w:tcPr>
                <w:tcW w:w="1049" w:type="dxa"/>
                <w:noWrap/>
                <w:vAlign w:val="center"/>
                <w:hideMark/>
              </w:tcPr>
              <w:p w14:paraId="10D5D483" w14:textId="5A7A979E" w:rsidR="00856E89" w:rsidRPr="0022418A" w:rsidRDefault="00856E89" w:rsidP="00856E89">
                <w:pPr>
                  <w:pStyle w:val="TD"/>
                  <w:rPr>
                    <w:rFonts w:eastAsia="Times New Roman" w:cs="Arial"/>
                    <w:b/>
                    <w:bCs/>
                    <w:color w:val="FF000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1 293</w:t>
                </w:r>
              </w:p>
            </w:tc>
            <w:tc>
              <w:tcPr>
                <w:tcW w:w="1049" w:type="dxa"/>
                <w:vAlign w:val="center"/>
              </w:tcPr>
              <w:p w14:paraId="67F040BE" w14:textId="1731FA92" w:rsidR="00856E89" w:rsidRPr="00B530E9" w:rsidRDefault="00856E89" w:rsidP="00856E89">
                <w:pPr>
                  <w:pStyle w:val="TD"/>
                  <w:rPr>
                    <w:rStyle w:val="Fett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</w:tbl>
      </w:sdtContent>
    </w:sdt>
    <w:p w14:paraId="4D697809" w14:textId="77777777" w:rsidR="003176F5" w:rsidRDefault="003176F5" w:rsidP="00856E89">
      <w:pPr>
        <w:pStyle w:val="Beschriftung"/>
      </w:pPr>
    </w:p>
    <w:p w14:paraId="6BF3C840" w14:textId="77777777" w:rsidR="003176F5" w:rsidRDefault="003176F5" w:rsidP="00A852FB">
      <w:pPr>
        <w:pStyle w:val="Beschriftung"/>
      </w:pPr>
    </w:p>
    <w:p w14:paraId="6D4AFF18" w14:textId="77777777" w:rsidR="003176F5" w:rsidRDefault="003176F5" w:rsidP="00A852FB">
      <w:pPr>
        <w:pStyle w:val="Beschriftung"/>
      </w:pPr>
    </w:p>
    <w:p w14:paraId="1DCF5A7D" w14:textId="77777777" w:rsidR="003176F5" w:rsidRDefault="003176F5" w:rsidP="00A852FB">
      <w:pPr>
        <w:pStyle w:val="Beschriftung"/>
      </w:pPr>
    </w:p>
    <w:p w14:paraId="70C0A11F" w14:textId="77777777" w:rsidR="003176F5" w:rsidRDefault="003176F5" w:rsidP="00A852FB">
      <w:pPr>
        <w:pStyle w:val="Beschriftung"/>
      </w:pPr>
    </w:p>
    <w:p w14:paraId="27C249C9" w14:textId="77777777" w:rsidR="003176F5" w:rsidRDefault="003176F5" w:rsidP="00A852FB">
      <w:pPr>
        <w:pStyle w:val="Beschriftung"/>
      </w:pPr>
    </w:p>
    <w:p w14:paraId="568C3BEE" w14:textId="3684F7FF" w:rsidR="00A852FB" w:rsidRDefault="003176F5" w:rsidP="00A852FB">
      <w:pPr>
        <w:pStyle w:val="Beschriftung"/>
      </w:pPr>
      <w:r>
        <w:br w:type="textWrapping" w:clear="all"/>
      </w:r>
      <w:r w:rsidR="00A852FB">
        <w:t xml:space="preserve">Tabelle </w:t>
      </w:r>
      <w:r w:rsidR="000B4683">
        <w:fldChar w:fldCharType="begin"/>
      </w:r>
      <w:r w:rsidR="000B4683">
        <w:instrText xml:space="preserve"> SEQ Tabelle \* ARABIC </w:instrText>
      </w:r>
      <w:r w:rsidR="000B4683">
        <w:fldChar w:fldCharType="separate"/>
      </w:r>
      <w:r w:rsidR="00B90CA5">
        <w:rPr>
          <w:noProof/>
        </w:rPr>
        <w:t>9</w:t>
      </w:r>
      <w:r w:rsidR="000B4683">
        <w:rPr>
          <w:noProof/>
        </w:rPr>
        <w:fldChar w:fldCharType="end"/>
      </w:r>
      <w:r w:rsidR="00A852FB">
        <w:t xml:space="preserve"> </w:t>
      </w:r>
      <w:r w:rsidR="002A6ADB">
        <w:t>KBG</w:t>
      </w:r>
      <w:r w:rsidR="00A852FB" w:rsidRPr="00E644E2">
        <w:t>-Konto: Fallstatistik Krankenversicherungstr</w:t>
      </w:r>
      <w:r w:rsidR="00C36440">
        <w:t>äger nach Lebensjahren</w:t>
      </w:r>
      <w:r w:rsidR="00A852FB" w:rsidRPr="00E644E2">
        <w:t xml:space="preserve">, </w:t>
      </w:r>
      <w:r w:rsidR="002748EF">
        <w:t xml:space="preserve">erstellt am: </w:t>
      </w:r>
      <w:r w:rsidR="005561D6">
        <w:t xml:space="preserve">01. </w:t>
      </w:r>
      <w:r w:rsidR="00856E89">
        <w:t>Oktober</w:t>
      </w:r>
      <w:r w:rsidR="005561D6">
        <w:t xml:space="preserve"> 2025</w:t>
      </w:r>
    </w:p>
    <w:sdt>
      <w:sdtPr>
        <w:rPr>
          <w:b w:val="0"/>
        </w:rPr>
        <w:alias w:val="axesPDF - Tabelle"/>
        <w:tag w:val="axesPDF:ID:Table:1e931598-7750-4ff6-a984-eb54da7beaeb"/>
        <w:id w:val="1906725900"/>
        <w:placeholder>
          <w:docPart w:val="452BC0DA9AAC4669B1AEB5C169A031CF"/>
        </w:placeholder>
      </w:sdtPr>
      <w:sdtEndPr>
        <w:rPr>
          <w:rFonts w:ascii="Helv" w:hAnsi="Helv" w:cs="Arial"/>
          <w:szCs w:val="20"/>
        </w:rPr>
      </w:sdtEndPr>
      <w:sdtContent>
        <w:tbl>
          <w:tblPr>
            <w:tblStyle w:val="Tabellenraster"/>
            <w:tblW w:w="5012" w:type="pct"/>
            <w:tblLayout w:type="fixed"/>
            <w:tblLook w:val="0420" w:firstRow="1" w:lastRow="0" w:firstColumn="0" w:lastColumn="0" w:noHBand="0" w:noVBand="1"/>
          </w:tblPr>
          <w:tblGrid>
            <w:gridCol w:w="2094"/>
            <w:gridCol w:w="1041"/>
            <w:gridCol w:w="1041"/>
            <w:gridCol w:w="1041"/>
            <w:gridCol w:w="1041"/>
            <w:gridCol w:w="1041"/>
            <w:gridCol w:w="1041"/>
            <w:gridCol w:w="1041"/>
            <w:gridCol w:w="1041"/>
            <w:gridCol w:w="1041"/>
            <w:gridCol w:w="1041"/>
            <w:gridCol w:w="1041"/>
            <w:gridCol w:w="1042"/>
          </w:tblGrid>
          <w:tr w:rsidR="00D10BE0" w:rsidRPr="00767B7D" w14:paraId="3FEDC3FB" w14:textId="69906B40" w:rsidTr="00647794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00"/>
            </w:trPr>
            <w:tc>
              <w:tcPr>
                <w:tcW w:w="2094" w:type="dxa"/>
                <w:shd w:val="clear" w:color="auto" w:fill="D9D9D9" w:themeFill="background2" w:themeFillShade="D9"/>
                <w:hideMark/>
              </w:tcPr>
              <w:p w14:paraId="31CBCF33" w14:textId="10D37DFE" w:rsidR="0082242A" w:rsidRPr="00767B7D" w:rsidRDefault="0082242A" w:rsidP="0082242A">
                <w:pPr>
                  <w:pStyle w:val="TH-Spaltelinks"/>
                  <w:rPr>
                    <w:lang w:val="de-AT" w:eastAsia="de-AT"/>
                  </w:rPr>
                </w:pPr>
                <w:r w:rsidRPr="00767B7D">
                  <w:rPr>
                    <w:lang w:val="de-AT" w:eastAsia="de-AT"/>
                  </w:rPr>
                  <w:t>Krankenversicherungs</w:t>
                </w:r>
                <w:r w:rsidR="00647794">
                  <w:rPr>
                    <w:lang w:val="de-AT" w:eastAsia="de-AT"/>
                  </w:rPr>
                  <w:t>-</w:t>
                </w:r>
                <w:r w:rsidRPr="00767B7D">
                  <w:rPr>
                    <w:lang w:val="de-AT" w:eastAsia="de-AT"/>
                  </w:rPr>
                  <w:t>träger</w:t>
                </w:r>
              </w:p>
            </w:tc>
            <w:tc>
              <w:tcPr>
                <w:tcW w:w="1041" w:type="dxa"/>
                <w:shd w:val="clear" w:color="auto" w:fill="D9D9D9" w:themeFill="background2" w:themeFillShade="D9"/>
                <w:noWrap/>
                <w:hideMark/>
              </w:tcPr>
              <w:p w14:paraId="72D8B1E3" w14:textId="61BEAE73" w:rsidR="0082242A" w:rsidRPr="00767B7D" w:rsidRDefault="0082242A" w:rsidP="0082242A">
                <w:pPr>
                  <w:pStyle w:val="TH-Spalte"/>
                  <w:rPr>
                    <w:lang w:val="de-AT" w:eastAsia="de-AT"/>
                  </w:rPr>
                </w:pPr>
                <w:r>
                  <w:t xml:space="preserve">1. Jahr </w:t>
                </w:r>
                <w:r>
                  <w:br/>
                  <w:t>insgesamt</w:t>
                </w:r>
              </w:p>
            </w:tc>
            <w:tc>
              <w:tcPr>
                <w:tcW w:w="1041" w:type="dxa"/>
                <w:shd w:val="clear" w:color="auto" w:fill="FFFFFF" w:themeFill="background2"/>
                <w:noWrap/>
                <w:hideMark/>
              </w:tcPr>
              <w:p w14:paraId="7E2D53E9" w14:textId="057BE24D" w:rsidR="0082242A" w:rsidRPr="00FD3384" w:rsidRDefault="0082242A" w:rsidP="0082242A">
                <w:pPr>
                  <w:pStyle w:val="TH-Spalte"/>
                  <w:rPr>
                    <w:lang w:val="de-AT" w:eastAsia="de-AT"/>
                  </w:rPr>
                </w:pPr>
                <w:r w:rsidRPr="00FD3384">
                  <w:t>1. Jahr</w:t>
                </w:r>
                <w:r w:rsidRPr="00FD3384">
                  <w:br/>
                  <w:t>weiblich</w:t>
                </w:r>
              </w:p>
            </w:tc>
            <w:tc>
              <w:tcPr>
                <w:tcW w:w="1041" w:type="dxa"/>
                <w:shd w:val="clear" w:color="auto" w:fill="FFFFFF" w:themeFill="background2"/>
                <w:noWrap/>
                <w:hideMark/>
              </w:tcPr>
              <w:p w14:paraId="2BF91AFD" w14:textId="5725D51F" w:rsidR="0082242A" w:rsidRPr="00FD3384" w:rsidRDefault="0082242A" w:rsidP="0082242A">
                <w:pPr>
                  <w:pStyle w:val="TH-Spalte"/>
                  <w:rPr>
                    <w:lang w:val="de-AT" w:eastAsia="de-AT"/>
                  </w:rPr>
                </w:pPr>
                <w:r w:rsidRPr="00FD3384">
                  <w:t>1. Jahr</w:t>
                </w:r>
                <w:r w:rsidRPr="00FD3384">
                  <w:br/>
                  <w:t>männlich</w:t>
                </w:r>
              </w:p>
            </w:tc>
            <w:tc>
              <w:tcPr>
                <w:tcW w:w="1041" w:type="dxa"/>
                <w:shd w:val="clear" w:color="auto" w:fill="auto"/>
              </w:tcPr>
              <w:p w14:paraId="1D35F612" w14:textId="5CCEBAE3" w:rsidR="0082242A" w:rsidRDefault="0082242A" w:rsidP="0082242A">
                <w:pPr>
                  <w:pStyle w:val="TH-Spalte"/>
                </w:pPr>
                <w:r>
                  <w:t>1. Jahr</w:t>
                </w:r>
                <w:r>
                  <w:br/>
                </w:r>
                <w:proofErr w:type="spellStart"/>
                <w:r>
                  <w:t>inter</w:t>
                </w:r>
                <w:proofErr w:type="spellEnd"/>
                <w:r>
                  <w:t>/</w:t>
                </w:r>
                <w:r>
                  <w:br/>
                  <w:t>divers</w:t>
                </w:r>
              </w:p>
            </w:tc>
            <w:tc>
              <w:tcPr>
                <w:tcW w:w="1041" w:type="dxa"/>
                <w:shd w:val="clear" w:color="auto" w:fill="D9D9D9" w:themeFill="background2" w:themeFillShade="D9"/>
                <w:noWrap/>
                <w:hideMark/>
              </w:tcPr>
              <w:p w14:paraId="0E8D33CE" w14:textId="285698F0" w:rsidR="0082242A" w:rsidRPr="00767B7D" w:rsidRDefault="0082242A" w:rsidP="0082242A">
                <w:pPr>
                  <w:pStyle w:val="TH-Spalte"/>
                  <w:rPr>
                    <w:lang w:val="de-AT" w:eastAsia="de-AT"/>
                  </w:rPr>
                </w:pPr>
                <w:r>
                  <w:t xml:space="preserve">2. Jahr </w:t>
                </w:r>
                <w:r>
                  <w:br/>
                  <w:t>insgesamt</w:t>
                </w:r>
              </w:p>
            </w:tc>
            <w:tc>
              <w:tcPr>
                <w:tcW w:w="1041" w:type="dxa"/>
                <w:shd w:val="clear" w:color="auto" w:fill="FFFFFF" w:themeFill="background2"/>
                <w:noWrap/>
                <w:hideMark/>
              </w:tcPr>
              <w:p w14:paraId="5A091BC8" w14:textId="0A57365B" w:rsidR="0082242A" w:rsidRPr="00FD3384" w:rsidRDefault="0082242A" w:rsidP="0082242A">
                <w:pPr>
                  <w:pStyle w:val="TH-Spalte"/>
                  <w:rPr>
                    <w:lang w:val="de-AT" w:eastAsia="de-AT"/>
                  </w:rPr>
                </w:pPr>
                <w:r w:rsidRPr="00FD3384">
                  <w:t>2. Jahr</w:t>
                </w:r>
                <w:r w:rsidRPr="00FD3384">
                  <w:br/>
                  <w:t>weiblich</w:t>
                </w:r>
              </w:p>
            </w:tc>
            <w:tc>
              <w:tcPr>
                <w:tcW w:w="1041" w:type="dxa"/>
                <w:shd w:val="clear" w:color="auto" w:fill="FFFFFF" w:themeFill="background2"/>
                <w:noWrap/>
                <w:hideMark/>
              </w:tcPr>
              <w:p w14:paraId="2A7BBF78" w14:textId="03BF950E" w:rsidR="0082242A" w:rsidRPr="00FD3384" w:rsidRDefault="0082242A" w:rsidP="0082242A">
                <w:pPr>
                  <w:pStyle w:val="TH-Spalte"/>
                  <w:rPr>
                    <w:lang w:val="de-AT" w:eastAsia="de-AT"/>
                  </w:rPr>
                </w:pPr>
                <w:r w:rsidRPr="00FD3384">
                  <w:t>2. Jahr</w:t>
                </w:r>
                <w:r w:rsidRPr="00FD3384">
                  <w:br/>
                  <w:t>männlich</w:t>
                </w:r>
              </w:p>
            </w:tc>
            <w:tc>
              <w:tcPr>
                <w:tcW w:w="1041" w:type="dxa"/>
                <w:shd w:val="clear" w:color="auto" w:fill="auto"/>
              </w:tcPr>
              <w:p w14:paraId="1FE7C498" w14:textId="54F7397A" w:rsidR="0082242A" w:rsidRDefault="0082242A" w:rsidP="0082242A">
                <w:pPr>
                  <w:pStyle w:val="TH-Spalte"/>
                </w:pPr>
                <w:r>
                  <w:t>2. Jahr</w:t>
                </w:r>
                <w:r>
                  <w:br/>
                </w:r>
                <w:proofErr w:type="spellStart"/>
                <w:r>
                  <w:t>inter</w:t>
                </w:r>
                <w:proofErr w:type="spellEnd"/>
                <w:r>
                  <w:t>/</w:t>
                </w:r>
                <w:r>
                  <w:br/>
                  <w:t>divers</w:t>
                </w:r>
              </w:p>
            </w:tc>
            <w:tc>
              <w:tcPr>
                <w:tcW w:w="1041" w:type="dxa"/>
                <w:shd w:val="clear" w:color="auto" w:fill="D9D9D9" w:themeFill="background2" w:themeFillShade="D9"/>
                <w:noWrap/>
                <w:hideMark/>
              </w:tcPr>
              <w:p w14:paraId="686D2313" w14:textId="189ED1EA" w:rsidR="0082242A" w:rsidRPr="00767B7D" w:rsidRDefault="0082242A" w:rsidP="0082242A">
                <w:pPr>
                  <w:pStyle w:val="TH-Spalte"/>
                  <w:rPr>
                    <w:lang w:val="de-AT" w:eastAsia="de-AT"/>
                  </w:rPr>
                </w:pPr>
                <w:r>
                  <w:t xml:space="preserve">3. Jahr </w:t>
                </w:r>
                <w:r>
                  <w:br/>
                </w:r>
                <w:r>
                  <w:rPr>
                    <w:lang w:val="de-AT" w:eastAsia="de-AT"/>
                  </w:rPr>
                  <w:t>insgesamt</w:t>
                </w:r>
              </w:p>
            </w:tc>
            <w:tc>
              <w:tcPr>
                <w:tcW w:w="1041" w:type="dxa"/>
                <w:shd w:val="clear" w:color="auto" w:fill="FFFFFF" w:themeFill="background2"/>
                <w:noWrap/>
                <w:hideMark/>
              </w:tcPr>
              <w:p w14:paraId="3DE790DB" w14:textId="745884C7" w:rsidR="0082242A" w:rsidRPr="00FD3384" w:rsidRDefault="0082242A" w:rsidP="0082242A">
                <w:pPr>
                  <w:pStyle w:val="TH-Spalte"/>
                  <w:rPr>
                    <w:lang w:val="de-AT" w:eastAsia="de-AT"/>
                  </w:rPr>
                </w:pPr>
                <w:r w:rsidRPr="00FD3384">
                  <w:t>3. Jahr</w:t>
                </w:r>
                <w:r w:rsidRPr="00FD3384">
                  <w:br/>
                  <w:t>weiblich</w:t>
                </w:r>
              </w:p>
            </w:tc>
            <w:tc>
              <w:tcPr>
                <w:tcW w:w="1041" w:type="dxa"/>
                <w:shd w:val="clear" w:color="auto" w:fill="FFFFFF" w:themeFill="background2"/>
                <w:noWrap/>
                <w:hideMark/>
              </w:tcPr>
              <w:p w14:paraId="77ACEC2F" w14:textId="0F2C80BC" w:rsidR="0082242A" w:rsidRPr="00FD3384" w:rsidRDefault="0082242A" w:rsidP="0082242A">
                <w:pPr>
                  <w:pStyle w:val="TH-Spalte"/>
                  <w:rPr>
                    <w:lang w:val="de-AT" w:eastAsia="de-AT"/>
                  </w:rPr>
                </w:pPr>
                <w:r w:rsidRPr="00FD3384">
                  <w:t>3. Jahr</w:t>
                </w:r>
                <w:r w:rsidRPr="00FD3384">
                  <w:rPr>
                    <w:lang w:val="de-AT" w:eastAsia="de-AT"/>
                  </w:rPr>
                  <w:t xml:space="preserve"> </w:t>
                </w:r>
                <w:r w:rsidRPr="00FD3384">
                  <w:br/>
                  <w:t>männlich</w:t>
                </w:r>
              </w:p>
            </w:tc>
            <w:tc>
              <w:tcPr>
                <w:tcW w:w="1042" w:type="dxa"/>
                <w:shd w:val="clear" w:color="auto" w:fill="FFFFFF" w:themeFill="background2"/>
              </w:tcPr>
              <w:p w14:paraId="04A4D2D9" w14:textId="31BA497D" w:rsidR="0082242A" w:rsidRPr="00FD3384" w:rsidRDefault="0082242A" w:rsidP="0082242A">
                <w:pPr>
                  <w:pStyle w:val="TH-Spalte"/>
                </w:pPr>
                <w:r>
                  <w:t>3. Jahr</w:t>
                </w:r>
                <w:r>
                  <w:br/>
                </w:r>
                <w:proofErr w:type="spellStart"/>
                <w:r>
                  <w:t>inter</w:t>
                </w:r>
                <w:proofErr w:type="spellEnd"/>
                <w:r>
                  <w:t>/</w:t>
                </w:r>
                <w:r>
                  <w:br/>
                  <w:t>divers</w:t>
                </w:r>
              </w:p>
            </w:tc>
          </w:tr>
          <w:tr w:rsidR="00856E89" w:rsidRPr="00767B7D" w14:paraId="10AAD4A9" w14:textId="21542682" w:rsidTr="00336870">
            <w:trPr>
              <w:trHeight w:val="312"/>
            </w:trPr>
            <w:tc>
              <w:tcPr>
                <w:tcW w:w="2094" w:type="dxa"/>
                <w:noWrap/>
                <w:hideMark/>
              </w:tcPr>
              <w:p w14:paraId="1F84463B" w14:textId="77777777" w:rsidR="00856E89" w:rsidRPr="00767B7D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67B7D">
                  <w:rPr>
                    <w:lang w:val="de-AT" w:eastAsia="de-AT"/>
                  </w:rPr>
                  <w:t>ÖGK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30871B4D" w14:textId="1C95E2BB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21 060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4A2F38F5" w14:textId="3D5EC3E0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20 854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10A8DCA2" w14:textId="00B66F38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206</w:t>
                </w:r>
              </w:p>
            </w:tc>
            <w:tc>
              <w:tcPr>
                <w:tcW w:w="1041" w:type="dxa"/>
                <w:shd w:val="clear" w:color="auto" w:fill="auto"/>
                <w:vAlign w:val="center"/>
              </w:tcPr>
              <w:p w14:paraId="0D8E2809" w14:textId="486391A2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3924ED39" w14:textId="43F0624B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21 891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58AD6A4A" w14:textId="7542DFCC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21 408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0FD376C5" w14:textId="428EF1E1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483</w:t>
                </w:r>
              </w:p>
            </w:tc>
            <w:tc>
              <w:tcPr>
                <w:tcW w:w="1041" w:type="dxa"/>
                <w:shd w:val="clear" w:color="auto" w:fill="auto"/>
                <w:vAlign w:val="center"/>
              </w:tcPr>
              <w:p w14:paraId="206EED5B" w14:textId="727FB7CD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3E802DE5" w14:textId="0B8F9AB5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5 078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566D8B39" w14:textId="5ED8AB0C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4 708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4382EC2A" w14:textId="1FC12331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370</w:t>
                </w:r>
              </w:p>
            </w:tc>
            <w:tc>
              <w:tcPr>
                <w:tcW w:w="1042" w:type="dxa"/>
                <w:vAlign w:val="center"/>
              </w:tcPr>
              <w:p w14:paraId="3251AD7F" w14:textId="384869AA" w:rsidR="00856E89" w:rsidRPr="0022418A" w:rsidRDefault="00856E89" w:rsidP="00856E89">
                <w:pPr>
                  <w:pStyle w:val="TD"/>
                  <w:rPr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856E89" w:rsidRPr="00767B7D" w14:paraId="39ED43EE" w14:textId="62CF0B6C" w:rsidTr="00336870">
            <w:trPr>
              <w:trHeight w:val="312"/>
            </w:trPr>
            <w:tc>
              <w:tcPr>
                <w:tcW w:w="2094" w:type="dxa"/>
                <w:noWrap/>
                <w:hideMark/>
              </w:tcPr>
              <w:p w14:paraId="04AD233A" w14:textId="77777777" w:rsidR="00856E89" w:rsidRPr="00767B7D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67B7D">
                  <w:rPr>
                    <w:lang w:val="de-AT" w:eastAsia="de-AT"/>
                  </w:rPr>
                  <w:t>SVS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012D14A8" w14:textId="2130E5D4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768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397E276E" w14:textId="1BFE653C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736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37BB7BDB" w14:textId="5327CB19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32</w:t>
                </w:r>
              </w:p>
            </w:tc>
            <w:tc>
              <w:tcPr>
                <w:tcW w:w="1041" w:type="dxa"/>
                <w:shd w:val="clear" w:color="auto" w:fill="auto"/>
                <w:vAlign w:val="center"/>
              </w:tcPr>
              <w:p w14:paraId="767EA60E" w14:textId="2772EDF7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2E8B5E25" w14:textId="7D180CCE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637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33A78643" w14:textId="6A79A478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575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3CD6837E" w14:textId="5155C184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62</w:t>
                </w:r>
              </w:p>
            </w:tc>
            <w:tc>
              <w:tcPr>
                <w:tcW w:w="1041" w:type="dxa"/>
                <w:shd w:val="clear" w:color="auto" w:fill="auto"/>
                <w:vAlign w:val="center"/>
              </w:tcPr>
              <w:p w14:paraId="0C9BA008" w14:textId="1EC03913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0C7F59BC" w14:textId="1145A3E3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206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0CA2366D" w14:textId="7F1E1351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159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460E9EC2" w14:textId="5C5F0834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47</w:t>
                </w:r>
              </w:p>
            </w:tc>
            <w:tc>
              <w:tcPr>
                <w:tcW w:w="1042" w:type="dxa"/>
                <w:vAlign w:val="center"/>
              </w:tcPr>
              <w:p w14:paraId="0E948DB5" w14:textId="15C6E230" w:rsidR="00856E89" w:rsidRPr="0022418A" w:rsidRDefault="00856E89" w:rsidP="00856E89">
                <w:pPr>
                  <w:pStyle w:val="TD"/>
                  <w:rPr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856E89" w:rsidRPr="00767B7D" w14:paraId="1A510C54" w14:textId="6A77FD5D" w:rsidTr="00336870">
            <w:trPr>
              <w:trHeight w:val="312"/>
            </w:trPr>
            <w:tc>
              <w:tcPr>
                <w:tcW w:w="2094" w:type="dxa"/>
                <w:noWrap/>
                <w:hideMark/>
              </w:tcPr>
              <w:p w14:paraId="5E53D7ED" w14:textId="77777777" w:rsidR="00856E89" w:rsidRPr="00767B7D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67B7D">
                  <w:rPr>
                    <w:lang w:val="de-AT" w:eastAsia="de-AT"/>
                  </w:rPr>
                  <w:t>BVAEB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518F9077" w14:textId="07468603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1 497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0BA5F841" w14:textId="25C8FA1B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1 478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793192FA" w14:textId="00D68D50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19</w:t>
                </w:r>
              </w:p>
            </w:tc>
            <w:tc>
              <w:tcPr>
                <w:tcW w:w="1041" w:type="dxa"/>
                <w:shd w:val="clear" w:color="auto" w:fill="auto"/>
                <w:vAlign w:val="center"/>
              </w:tcPr>
              <w:p w14:paraId="0E90B2EE" w14:textId="6746B503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7DE077F4" w14:textId="783069C0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1 494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2766C4A7" w14:textId="209633A2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1 446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2C92FBA2" w14:textId="7BFCBC64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48</w:t>
                </w:r>
              </w:p>
            </w:tc>
            <w:tc>
              <w:tcPr>
                <w:tcW w:w="1041" w:type="dxa"/>
                <w:shd w:val="clear" w:color="auto" w:fill="auto"/>
                <w:vAlign w:val="center"/>
              </w:tcPr>
              <w:p w14:paraId="28BF84BE" w14:textId="542F42B6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1DCC3BD6" w14:textId="2D31A951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265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3F204D3F" w14:textId="64AF858E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259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55402ED2" w14:textId="68F30888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6</w:t>
                </w:r>
              </w:p>
            </w:tc>
            <w:tc>
              <w:tcPr>
                <w:tcW w:w="1042" w:type="dxa"/>
                <w:vAlign w:val="center"/>
              </w:tcPr>
              <w:p w14:paraId="36A33931" w14:textId="24DDD492" w:rsidR="00856E89" w:rsidRPr="0022418A" w:rsidRDefault="00856E89" w:rsidP="00856E89">
                <w:pPr>
                  <w:pStyle w:val="TD"/>
                  <w:rPr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856E89" w:rsidRPr="00767B7D" w14:paraId="64540FB8" w14:textId="60D69D39" w:rsidTr="00336870">
            <w:trPr>
              <w:trHeight w:val="312"/>
            </w:trPr>
            <w:tc>
              <w:tcPr>
                <w:tcW w:w="2094" w:type="dxa"/>
                <w:noWrap/>
                <w:hideMark/>
              </w:tcPr>
              <w:p w14:paraId="3252A46B" w14:textId="1A8064AB" w:rsidR="00856E89" w:rsidRPr="00767B7D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67B7D">
                  <w:rPr>
                    <w:lang w:val="de-AT" w:eastAsia="de-AT"/>
                  </w:rPr>
                  <w:t>Krankenfürsorge</w:t>
                </w:r>
                <w:r>
                  <w:rPr>
                    <w:lang w:val="de-AT" w:eastAsia="de-AT"/>
                  </w:rPr>
                  <w:t>-</w:t>
                </w:r>
                <w:r w:rsidRPr="00767B7D">
                  <w:rPr>
                    <w:lang w:val="de-AT" w:eastAsia="de-AT"/>
                  </w:rPr>
                  <w:t>anstalten (KFA)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277A75AA" w14:textId="5DE12F26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460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2000B79A" w14:textId="3D15574A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460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5690554D" w14:textId="1DD38846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1" w:type="dxa"/>
                <w:shd w:val="clear" w:color="auto" w:fill="auto"/>
                <w:vAlign w:val="center"/>
              </w:tcPr>
              <w:p w14:paraId="3B8D88BD" w14:textId="3757702F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7A255A50" w14:textId="4E1DB01A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491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0606AC1F" w14:textId="00108F4E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474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4905DAE2" w14:textId="06817B71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17</w:t>
                </w:r>
              </w:p>
            </w:tc>
            <w:tc>
              <w:tcPr>
                <w:tcW w:w="1041" w:type="dxa"/>
                <w:shd w:val="clear" w:color="auto" w:fill="auto"/>
                <w:vAlign w:val="center"/>
              </w:tcPr>
              <w:p w14:paraId="7926E9DA" w14:textId="10E606E3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00AADDBB" w14:textId="31814F9A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75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3609094E" w14:textId="119F4372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72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13B6BBEC" w14:textId="4B71FA20" w:rsidR="00856E89" w:rsidRPr="0022418A" w:rsidRDefault="00856E89" w:rsidP="00856E89">
                <w:pPr>
                  <w:pStyle w:val="TD"/>
                  <w:rPr>
                    <w:rFonts w:ascii="Helv" w:hAnsi="Helv"/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</w:t>
                </w:r>
              </w:p>
            </w:tc>
            <w:tc>
              <w:tcPr>
                <w:tcW w:w="1042" w:type="dxa"/>
                <w:vAlign w:val="center"/>
              </w:tcPr>
              <w:p w14:paraId="5D8E03CD" w14:textId="4C5DE0FA" w:rsidR="00856E89" w:rsidRPr="0022418A" w:rsidRDefault="00856E89" w:rsidP="00856E89">
                <w:pPr>
                  <w:pStyle w:val="TD"/>
                  <w:rPr>
                    <w:color w:val="FF0000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856E89" w:rsidRPr="00767B7D" w14:paraId="4BBAD576" w14:textId="3F7C3F40" w:rsidTr="00336870">
            <w:trPr>
              <w:trHeight w:val="312"/>
            </w:trPr>
            <w:tc>
              <w:tcPr>
                <w:tcW w:w="2094" w:type="dxa"/>
                <w:noWrap/>
                <w:hideMark/>
              </w:tcPr>
              <w:p w14:paraId="07EBEE86" w14:textId="77777777" w:rsidR="00856E89" w:rsidRPr="00767B7D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67B7D">
                  <w:rPr>
                    <w:lang w:val="de-AT" w:eastAsia="de-AT"/>
                  </w:rPr>
                  <w:t>Gesamt</w:t>
                </w:r>
              </w:p>
            </w:tc>
            <w:tc>
              <w:tcPr>
                <w:tcW w:w="1041" w:type="dxa"/>
                <w:shd w:val="clear" w:color="auto" w:fill="D8D8D8"/>
                <w:noWrap/>
                <w:vAlign w:val="center"/>
              </w:tcPr>
              <w:p w14:paraId="012A34A5" w14:textId="7392BE6E" w:rsidR="00856E89" w:rsidRPr="0022418A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color w:val="FF0000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23 785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4B3246A1" w14:textId="2C3E108A" w:rsidR="00856E89" w:rsidRPr="0022418A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color w:val="FF000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23 528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62CC5A2A" w14:textId="6DCCAA72" w:rsidR="00856E89" w:rsidRPr="0022418A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color w:val="FF000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257</w:t>
                </w:r>
              </w:p>
            </w:tc>
            <w:tc>
              <w:tcPr>
                <w:tcW w:w="1041" w:type="dxa"/>
                <w:shd w:val="clear" w:color="auto" w:fill="auto"/>
                <w:vAlign w:val="center"/>
              </w:tcPr>
              <w:p w14:paraId="4BB4D4BA" w14:textId="2691A664" w:rsidR="00856E89" w:rsidRPr="0022418A" w:rsidRDefault="00856E89" w:rsidP="00856E89">
                <w:pPr>
                  <w:pStyle w:val="TD"/>
                  <w:rPr>
                    <w:rStyle w:val="Fett"/>
                    <w:rFonts w:ascii="Helv" w:hAnsi="Helv"/>
                    <w:color w:val="FF000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1" w:type="dxa"/>
                <w:shd w:val="clear" w:color="auto" w:fill="D8D8D8"/>
                <w:noWrap/>
                <w:vAlign w:val="center"/>
              </w:tcPr>
              <w:p w14:paraId="54ABF418" w14:textId="53F14B9A" w:rsidR="00856E89" w:rsidRPr="0022418A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color w:val="FF0000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24 513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63C019B4" w14:textId="520760D9" w:rsidR="00856E89" w:rsidRPr="0022418A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color w:val="FF000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23 903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5BA6F830" w14:textId="338D3823" w:rsidR="00856E89" w:rsidRPr="0022418A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color w:val="FF000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610</w:t>
                </w:r>
              </w:p>
            </w:tc>
            <w:tc>
              <w:tcPr>
                <w:tcW w:w="1041" w:type="dxa"/>
                <w:shd w:val="clear" w:color="auto" w:fill="auto"/>
                <w:vAlign w:val="center"/>
              </w:tcPr>
              <w:p w14:paraId="71E97356" w14:textId="6F7E81EE" w:rsidR="00856E89" w:rsidRPr="0022418A" w:rsidRDefault="00856E89" w:rsidP="00856E89">
                <w:pPr>
                  <w:pStyle w:val="TD"/>
                  <w:rPr>
                    <w:rStyle w:val="Fett"/>
                    <w:rFonts w:ascii="Helv" w:hAnsi="Helv"/>
                    <w:color w:val="FF000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1" w:type="dxa"/>
                <w:shd w:val="clear" w:color="auto" w:fill="D8D8D8"/>
                <w:noWrap/>
                <w:vAlign w:val="center"/>
              </w:tcPr>
              <w:p w14:paraId="2F8C358F" w14:textId="76C185A6" w:rsidR="00856E89" w:rsidRPr="0022418A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color w:val="FF0000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5 624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30EF8CE9" w14:textId="6FE052FD" w:rsidR="00856E89" w:rsidRPr="0022418A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color w:val="FF000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5 198</w:t>
                </w:r>
              </w:p>
            </w:tc>
            <w:tc>
              <w:tcPr>
                <w:tcW w:w="1041" w:type="dxa"/>
                <w:noWrap/>
                <w:vAlign w:val="center"/>
              </w:tcPr>
              <w:p w14:paraId="70FD97F0" w14:textId="2958F7ED" w:rsidR="00856E89" w:rsidRPr="0022418A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color w:val="FF000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426</w:t>
                </w:r>
              </w:p>
            </w:tc>
            <w:tc>
              <w:tcPr>
                <w:tcW w:w="1042" w:type="dxa"/>
                <w:vAlign w:val="center"/>
              </w:tcPr>
              <w:p w14:paraId="7F8EC2D8" w14:textId="1663F0C5" w:rsidR="00856E89" w:rsidRPr="0022418A" w:rsidRDefault="00856E89" w:rsidP="00856E89">
                <w:pPr>
                  <w:pStyle w:val="TD"/>
                  <w:rPr>
                    <w:rStyle w:val="Fett"/>
                    <w:b w:val="0"/>
                    <w:color w:val="FF000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</w:tbl>
      </w:sdtContent>
    </w:sdt>
    <w:p w14:paraId="599BF2B2" w14:textId="121CBA82" w:rsidR="00BB65E7" w:rsidRDefault="00BB65E7" w:rsidP="00856E89"/>
    <w:p w14:paraId="166BE80D" w14:textId="3032428B" w:rsidR="003176F5" w:rsidRDefault="003176F5" w:rsidP="00BB65E7"/>
    <w:p w14:paraId="64D64FDD" w14:textId="157B24D5" w:rsidR="00767B7D" w:rsidRDefault="00767B7D" w:rsidP="001A6BCB">
      <w:pPr>
        <w:pStyle w:val="berschrift2"/>
        <w:pageBreakBefore/>
      </w:pPr>
      <w:r w:rsidRPr="00767B7D">
        <w:lastRenderedPageBreak/>
        <w:t>Krankenversicher</w:t>
      </w:r>
      <w:r w:rsidRPr="00BB65E7">
        <w:t>ungstr</w:t>
      </w:r>
      <w:r w:rsidRPr="00767B7D">
        <w:t>äger (einkommensabhängiges KBG)</w:t>
      </w:r>
    </w:p>
    <w:p w14:paraId="19D0C0F0" w14:textId="0300418A" w:rsidR="003176F5" w:rsidRPr="003176F5" w:rsidRDefault="005D75F4" w:rsidP="0013038E">
      <w:pPr>
        <w:pStyle w:val="Beschriftung"/>
      </w:pPr>
      <w:r>
        <w:t xml:space="preserve">Tabelle </w:t>
      </w:r>
      <w:r w:rsidR="000B4683">
        <w:fldChar w:fldCharType="begin"/>
      </w:r>
      <w:r w:rsidR="000B4683">
        <w:instrText xml:space="preserve"> SEQ Tabelle \* ARABIC </w:instrText>
      </w:r>
      <w:r w:rsidR="000B4683">
        <w:fldChar w:fldCharType="separate"/>
      </w:r>
      <w:r w:rsidR="00B90CA5">
        <w:rPr>
          <w:noProof/>
        </w:rPr>
        <w:t>10</w:t>
      </w:r>
      <w:r w:rsidR="000B4683">
        <w:rPr>
          <w:noProof/>
        </w:rPr>
        <w:fldChar w:fldCharType="end"/>
      </w:r>
      <w:r>
        <w:t xml:space="preserve"> </w:t>
      </w:r>
      <w:r w:rsidRPr="0039326A">
        <w:t>einkommensabhängiges KBG: Fallstatistik Krankenversicherungsträger nach Lebensjahren, erstellt am</w:t>
      </w:r>
      <w:r w:rsidR="00C72C1E">
        <w:t>:</w:t>
      </w:r>
      <w:r w:rsidR="00347D6D" w:rsidRPr="00347D6D">
        <w:t xml:space="preserve"> </w:t>
      </w:r>
      <w:r w:rsidR="005561D6">
        <w:t xml:space="preserve">01. </w:t>
      </w:r>
      <w:r w:rsidR="00856E89">
        <w:t>Oktober</w:t>
      </w:r>
      <w:r w:rsidR="005561D6">
        <w:t xml:space="preserve"> 2025</w:t>
      </w:r>
    </w:p>
    <w:sdt>
      <w:sdtPr>
        <w:rPr>
          <w:b w:val="0"/>
        </w:rPr>
        <w:alias w:val="axesPDF - Tabelle"/>
        <w:tag w:val="axesPDF:ID:Table:2ea12c34-b54e-495e-8b78-28f2cdd04d96"/>
        <w:id w:val="-1753578433"/>
        <w:placeholder>
          <w:docPart w:val="CDC97C45E8D6426F813C2783E5EFDEC8"/>
        </w:placeholder>
      </w:sdtPr>
      <w:sdtEndPr>
        <w:rPr>
          <w:rFonts w:ascii="Helv" w:hAnsi="Helv" w:cs="Arial"/>
          <w:szCs w:val="20"/>
        </w:rPr>
      </w:sdtEndPr>
      <w:sdtContent>
        <w:tbl>
          <w:tblPr>
            <w:tblStyle w:val="Tabellenraster"/>
            <w:tblW w:w="5007" w:type="pct"/>
            <w:tblLayout w:type="fixed"/>
            <w:tblLook w:val="0420" w:firstRow="1" w:lastRow="0" w:firstColumn="0" w:lastColumn="0" w:noHBand="0" w:noVBand="1"/>
          </w:tblPr>
          <w:tblGrid>
            <w:gridCol w:w="2097"/>
            <w:gridCol w:w="1039"/>
            <w:gridCol w:w="1040"/>
            <w:gridCol w:w="1039"/>
            <w:gridCol w:w="1012"/>
            <w:gridCol w:w="1067"/>
            <w:gridCol w:w="1040"/>
            <w:gridCol w:w="1040"/>
            <w:gridCol w:w="1039"/>
            <w:gridCol w:w="1040"/>
            <w:gridCol w:w="1039"/>
            <w:gridCol w:w="1040"/>
            <w:gridCol w:w="1040"/>
          </w:tblGrid>
          <w:tr w:rsidR="008021B6" w:rsidRPr="008F4F20" w14:paraId="750B9D23" w14:textId="196D42B3" w:rsidTr="00E353F7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00"/>
            </w:trPr>
            <w:tc>
              <w:tcPr>
                <w:tcW w:w="2097" w:type="dxa"/>
                <w:shd w:val="clear" w:color="auto" w:fill="DEF0DF" w:themeFill="accent2" w:themeFillTint="33"/>
                <w:hideMark/>
              </w:tcPr>
              <w:p w14:paraId="0CC2CC79" w14:textId="107C3903" w:rsidR="009049B0" w:rsidRPr="008F4F20" w:rsidRDefault="009049B0" w:rsidP="009049B0">
                <w:pPr>
                  <w:pStyle w:val="TH-Spaltelinks"/>
                  <w:rPr>
                    <w:lang w:val="de-AT" w:eastAsia="de-AT"/>
                  </w:rPr>
                </w:pPr>
                <w:r w:rsidRPr="008F4F20">
                  <w:rPr>
                    <w:lang w:val="de-AT" w:eastAsia="de-AT"/>
                  </w:rPr>
                  <w:t>Krankenversicherungs</w:t>
                </w:r>
                <w:r w:rsidR="00647794">
                  <w:rPr>
                    <w:lang w:val="de-AT" w:eastAsia="de-AT"/>
                  </w:rPr>
                  <w:t>-</w:t>
                </w:r>
                <w:r w:rsidRPr="008F4F20">
                  <w:rPr>
                    <w:lang w:val="de-AT" w:eastAsia="de-AT"/>
                  </w:rPr>
                  <w:t>träger</w:t>
                </w:r>
              </w:p>
            </w:tc>
            <w:tc>
              <w:tcPr>
                <w:tcW w:w="1039" w:type="dxa"/>
                <w:shd w:val="clear" w:color="auto" w:fill="DEF0DF" w:themeFill="accent2" w:themeFillTint="33"/>
                <w:noWrap/>
                <w:hideMark/>
              </w:tcPr>
              <w:p w14:paraId="282AE2C0" w14:textId="4988657B" w:rsidR="009049B0" w:rsidRPr="008F4F20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>
                  <w:t>insgesamt</w:t>
                </w:r>
              </w:p>
            </w:tc>
            <w:tc>
              <w:tcPr>
                <w:tcW w:w="1040" w:type="dxa"/>
                <w:shd w:val="clear" w:color="auto" w:fill="FFFFFF" w:themeFill="background2"/>
                <w:noWrap/>
                <w:hideMark/>
              </w:tcPr>
              <w:p w14:paraId="10499A59" w14:textId="7F7DD9B7" w:rsidR="009049B0" w:rsidRPr="00FD3384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 w:rsidRPr="00FD3384">
                  <w:t>weiblich</w:t>
                </w:r>
              </w:p>
            </w:tc>
            <w:tc>
              <w:tcPr>
                <w:tcW w:w="1039" w:type="dxa"/>
                <w:shd w:val="clear" w:color="auto" w:fill="FFFFFF" w:themeFill="background2"/>
                <w:noWrap/>
                <w:hideMark/>
              </w:tcPr>
              <w:p w14:paraId="72B2FD74" w14:textId="182FC48C" w:rsidR="009049B0" w:rsidRPr="00FD3384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 w:rsidRPr="00FD3384">
                  <w:t>männlich</w:t>
                </w:r>
              </w:p>
            </w:tc>
            <w:tc>
              <w:tcPr>
                <w:tcW w:w="1012" w:type="dxa"/>
                <w:shd w:val="clear" w:color="auto" w:fill="auto"/>
              </w:tcPr>
              <w:p w14:paraId="3500D943" w14:textId="51BDA88F" w:rsidR="009049B0" w:rsidRDefault="009049B0" w:rsidP="009049B0">
                <w:pPr>
                  <w:pStyle w:val="TH-Spalte"/>
                </w:pPr>
                <w:proofErr w:type="spellStart"/>
                <w:r>
                  <w:t>inter</w:t>
                </w:r>
                <w:proofErr w:type="spellEnd"/>
                <w:r>
                  <w:t>/</w:t>
                </w:r>
                <w:r>
                  <w:br/>
                  <w:t>divers</w:t>
                </w:r>
              </w:p>
            </w:tc>
            <w:tc>
              <w:tcPr>
                <w:tcW w:w="1067" w:type="dxa"/>
                <w:shd w:val="clear" w:color="auto" w:fill="DEF0DF" w:themeFill="accent2" w:themeFillTint="33"/>
                <w:noWrap/>
                <w:hideMark/>
              </w:tcPr>
              <w:p w14:paraId="57B24306" w14:textId="17F5350C" w:rsidR="009049B0" w:rsidRPr="008F4F20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>
                  <w:t xml:space="preserve">1. Jahr </w:t>
                </w:r>
                <w:r>
                  <w:br/>
                  <w:t>insgesamt</w:t>
                </w:r>
              </w:p>
            </w:tc>
            <w:tc>
              <w:tcPr>
                <w:tcW w:w="1040" w:type="dxa"/>
                <w:shd w:val="clear" w:color="auto" w:fill="FFFFFF" w:themeFill="background2"/>
                <w:noWrap/>
                <w:hideMark/>
              </w:tcPr>
              <w:p w14:paraId="6CC22EFE" w14:textId="57E1D41C" w:rsidR="009049B0" w:rsidRPr="00FD3384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 w:rsidRPr="00FD3384">
                  <w:rPr>
                    <w:lang w:val="de-AT" w:eastAsia="de-AT"/>
                  </w:rPr>
                  <w:t xml:space="preserve">1.Jahr </w:t>
                </w:r>
                <w:r w:rsidRPr="00FD3384">
                  <w:br/>
                  <w:t>weiblich</w:t>
                </w:r>
              </w:p>
            </w:tc>
            <w:tc>
              <w:tcPr>
                <w:tcW w:w="1040" w:type="dxa"/>
                <w:shd w:val="clear" w:color="auto" w:fill="FFFFFF" w:themeFill="background2"/>
                <w:noWrap/>
                <w:hideMark/>
              </w:tcPr>
              <w:p w14:paraId="7091C31A" w14:textId="1FF57062" w:rsidR="009049B0" w:rsidRPr="00FD3384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 w:rsidRPr="00FD3384">
                  <w:rPr>
                    <w:lang w:val="de-AT" w:eastAsia="de-AT"/>
                  </w:rPr>
                  <w:t xml:space="preserve">1. Jahr </w:t>
                </w:r>
                <w:r w:rsidRPr="00FD3384">
                  <w:br/>
                  <w:t>männlich</w:t>
                </w:r>
              </w:p>
            </w:tc>
            <w:tc>
              <w:tcPr>
                <w:tcW w:w="1039" w:type="dxa"/>
                <w:shd w:val="clear" w:color="auto" w:fill="auto"/>
              </w:tcPr>
              <w:p w14:paraId="6577DD08" w14:textId="7DE97D2D" w:rsidR="009049B0" w:rsidRDefault="009049B0" w:rsidP="009049B0">
                <w:pPr>
                  <w:pStyle w:val="TH-Spalte"/>
                </w:pPr>
                <w:r>
                  <w:t>1. Jahr</w:t>
                </w:r>
                <w:r>
                  <w:br/>
                </w:r>
                <w:proofErr w:type="spellStart"/>
                <w:r>
                  <w:t>inter</w:t>
                </w:r>
                <w:proofErr w:type="spellEnd"/>
                <w:r>
                  <w:t>/</w:t>
                </w:r>
                <w:r>
                  <w:br/>
                  <w:t>divers</w:t>
                </w:r>
              </w:p>
            </w:tc>
            <w:tc>
              <w:tcPr>
                <w:tcW w:w="1040" w:type="dxa"/>
                <w:shd w:val="clear" w:color="auto" w:fill="DEF0DF" w:themeFill="accent2" w:themeFillTint="33"/>
                <w:noWrap/>
                <w:hideMark/>
              </w:tcPr>
              <w:p w14:paraId="22F6ADF7" w14:textId="70A783CA" w:rsidR="009049B0" w:rsidRPr="008F4F20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>
                  <w:t xml:space="preserve">2. Jahr </w:t>
                </w:r>
                <w:r>
                  <w:br/>
                </w:r>
                <w:r>
                  <w:rPr>
                    <w:lang w:val="de-AT" w:eastAsia="de-AT"/>
                  </w:rPr>
                  <w:t>insgesamt</w:t>
                </w:r>
              </w:p>
            </w:tc>
            <w:tc>
              <w:tcPr>
                <w:tcW w:w="1039" w:type="dxa"/>
                <w:shd w:val="clear" w:color="auto" w:fill="FFFFFF" w:themeFill="background2"/>
                <w:noWrap/>
                <w:hideMark/>
              </w:tcPr>
              <w:p w14:paraId="6C7C9766" w14:textId="0344FBEF" w:rsidR="009049B0" w:rsidRPr="00FD3384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 w:rsidRPr="00FD3384">
                  <w:rPr>
                    <w:lang w:val="de-AT" w:eastAsia="de-AT"/>
                  </w:rPr>
                  <w:t xml:space="preserve">2. Jahr </w:t>
                </w:r>
                <w:r w:rsidRPr="00FD3384">
                  <w:br/>
                  <w:t>weiblich</w:t>
                </w:r>
              </w:p>
            </w:tc>
            <w:tc>
              <w:tcPr>
                <w:tcW w:w="1040" w:type="dxa"/>
                <w:shd w:val="clear" w:color="auto" w:fill="FFFFFF" w:themeFill="background2"/>
                <w:noWrap/>
                <w:hideMark/>
              </w:tcPr>
              <w:p w14:paraId="02C90684" w14:textId="4D965EED" w:rsidR="009049B0" w:rsidRPr="00FD3384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 w:rsidRPr="00FD3384">
                  <w:rPr>
                    <w:lang w:val="de-AT" w:eastAsia="de-AT"/>
                  </w:rPr>
                  <w:t xml:space="preserve">2. Jahr </w:t>
                </w:r>
                <w:r w:rsidRPr="00FD3384">
                  <w:br/>
                  <w:t>männlich</w:t>
                </w:r>
              </w:p>
            </w:tc>
            <w:tc>
              <w:tcPr>
                <w:tcW w:w="1040" w:type="dxa"/>
                <w:shd w:val="clear" w:color="auto" w:fill="FFFFFF" w:themeFill="background2"/>
              </w:tcPr>
              <w:p w14:paraId="0F2A4657" w14:textId="44011959" w:rsidR="009049B0" w:rsidRPr="00FD3384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>
                  <w:t>2. Jahr</w:t>
                </w:r>
                <w:r>
                  <w:br/>
                </w:r>
                <w:proofErr w:type="spellStart"/>
                <w:r>
                  <w:t>inter</w:t>
                </w:r>
                <w:proofErr w:type="spellEnd"/>
                <w:r>
                  <w:t>/</w:t>
                </w:r>
                <w:r>
                  <w:br/>
                  <w:t>divers</w:t>
                </w:r>
              </w:p>
            </w:tc>
          </w:tr>
          <w:tr w:rsidR="00856E89" w:rsidRPr="008F4F20" w14:paraId="4ABB6273" w14:textId="3594DE85" w:rsidTr="00E353F7">
            <w:trPr>
              <w:trHeight w:val="312"/>
            </w:trPr>
            <w:tc>
              <w:tcPr>
                <w:tcW w:w="2097" w:type="dxa"/>
                <w:noWrap/>
                <w:hideMark/>
              </w:tcPr>
              <w:p w14:paraId="599847D8" w14:textId="77777777" w:rsidR="00856E89" w:rsidRPr="008F4F20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8F4F20">
                  <w:rPr>
                    <w:lang w:val="de-AT" w:eastAsia="de-AT"/>
                  </w:rPr>
                  <w:t>ÖGK</w:t>
                </w:r>
              </w:p>
            </w:tc>
            <w:tc>
              <w:tcPr>
                <w:tcW w:w="1039" w:type="dxa"/>
                <w:noWrap/>
                <w:vAlign w:val="center"/>
              </w:tcPr>
              <w:p w14:paraId="42090B40" w14:textId="72A0C10C" w:rsidR="00856E89" w:rsidRPr="002B41FA" w:rsidRDefault="00856E89" w:rsidP="00856E89">
                <w:pPr>
                  <w:pStyle w:val="TD"/>
                  <w:rPr>
                    <w:rFonts w:ascii="Helv" w:hAnsi="Helv"/>
                    <w:b/>
                    <w:bCs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23 436</w:t>
                </w:r>
              </w:p>
            </w:tc>
            <w:tc>
              <w:tcPr>
                <w:tcW w:w="1040" w:type="dxa"/>
                <w:noWrap/>
                <w:vAlign w:val="center"/>
              </w:tcPr>
              <w:p w14:paraId="700171A9" w14:textId="4D79A256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20 864</w:t>
                </w:r>
              </w:p>
            </w:tc>
            <w:tc>
              <w:tcPr>
                <w:tcW w:w="1039" w:type="dxa"/>
                <w:noWrap/>
                <w:vAlign w:val="center"/>
              </w:tcPr>
              <w:p w14:paraId="02725151" w14:textId="477A50CE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2 572</w:t>
                </w:r>
              </w:p>
            </w:tc>
            <w:tc>
              <w:tcPr>
                <w:tcW w:w="1012" w:type="dxa"/>
                <w:shd w:val="clear" w:color="auto" w:fill="auto"/>
                <w:vAlign w:val="center"/>
              </w:tcPr>
              <w:p w14:paraId="7D1ECB40" w14:textId="1A4E1382" w:rsidR="00856E89" w:rsidRPr="00E353F7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67" w:type="dxa"/>
                <w:noWrap/>
                <w:vAlign w:val="center"/>
              </w:tcPr>
              <w:p w14:paraId="76A639B5" w14:textId="551E0AB8" w:rsidR="00856E89" w:rsidRPr="002B41FA" w:rsidRDefault="00856E89" w:rsidP="00856E89">
                <w:pPr>
                  <w:pStyle w:val="TD"/>
                  <w:rPr>
                    <w:rFonts w:ascii="Helv" w:hAnsi="Helv"/>
                    <w:b/>
                    <w:bCs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19 937</w:t>
                </w:r>
              </w:p>
            </w:tc>
            <w:tc>
              <w:tcPr>
                <w:tcW w:w="1040" w:type="dxa"/>
                <w:noWrap/>
                <w:vAlign w:val="center"/>
              </w:tcPr>
              <w:p w14:paraId="6200D82E" w14:textId="745F9881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18 661</w:t>
                </w:r>
              </w:p>
            </w:tc>
            <w:tc>
              <w:tcPr>
                <w:tcW w:w="1040" w:type="dxa"/>
                <w:noWrap/>
                <w:vAlign w:val="center"/>
              </w:tcPr>
              <w:p w14:paraId="55723E31" w14:textId="1D92CCD6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1 276</w:t>
                </w:r>
              </w:p>
            </w:tc>
            <w:tc>
              <w:tcPr>
                <w:tcW w:w="1039" w:type="dxa"/>
                <w:shd w:val="clear" w:color="auto" w:fill="auto"/>
                <w:vAlign w:val="center"/>
              </w:tcPr>
              <w:p w14:paraId="165ED7DD" w14:textId="1B2F79CB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0" w:type="dxa"/>
                <w:noWrap/>
                <w:vAlign w:val="center"/>
              </w:tcPr>
              <w:p w14:paraId="1AC8C3B5" w14:textId="4AB25231" w:rsidR="00856E89" w:rsidRPr="002B41FA" w:rsidRDefault="00856E89" w:rsidP="00856E89">
                <w:pPr>
                  <w:pStyle w:val="TD"/>
                  <w:rPr>
                    <w:rFonts w:ascii="Helv" w:hAnsi="Helv"/>
                    <w:b/>
                    <w:bCs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3 499</w:t>
                </w:r>
              </w:p>
            </w:tc>
            <w:tc>
              <w:tcPr>
                <w:tcW w:w="1039" w:type="dxa"/>
                <w:noWrap/>
                <w:vAlign w:val="center"/>
              </w:tcPr>
              <w:p w14:paraId="2308AB6E" w14:textId="6A6D5E56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2 203</w:t>
                </w:r>
              </w:p>
            </w:tc>
            <w:tc>
              <w:tcPr>
                <w:tcW w:w="1040" w:type="dxa"/>
                <w:noWrap/>
                <w:vAlign w:val="center"/>
              </w:tcPr>
              <w:p w14:paraId="1EA5690A" w14:textId="37D8D5FD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1 296</w:t>
                </w:r>
              </w:p>
            </w:tc>
            <w:tc>
              <w:tcPr>
                <w:tcW w:w="1040" w:type="dxa"/>
                <w:vAlign w:val="center"/>
              </w:tcPr>
              <w:p w14:paraId="1FA6BBA9" w14:textId="14B26962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856E89" w:rsidRPr="008F4F20" w14:paraId="797F392D" w14:textId="6B96F2B0" w:rsidTr="00E353F7">
            <w:trPr>
              <w:trHeight w:val="312"/>
            </w:trPr>
            <w:tc>
              <w:tcPr>
                <w:tcW w:w="2097" w:type="dxa"/>
                <w:noWrap/>
                <w:hideMark/>
              </w:tcPr>
              <w:p w14:paraId="11BCAA00" w14:textId="77777777" w:rsidR="00856E89" w:rsidRPr="008F4F20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8F4F20">
                  <w:rPr>
                    <w:lang w:val="de-AT" w:eastAsia="de-AT"/>
                  </w:rPr>
                  <w:t>SVS</w:t>
                </w:r>
              </w:p>
            </w:tc>
            <w:tc>
              <w:tcPr>
                <w:tcW w:w="1039" w:type="dxa"/>
                <w:noWrap/>
                <w:vAlign w:val="center"/>
              </w:tcPr>
              <w:p w14:paraId="0DD27BC6" w14:textId="1465BB88" w:rsidR="00856E89" w:rsidRPr="002B41FA" w:rsidRDefault="00856E89" w:rsidP="00856E89">
                <w:pPr>
                  <w:pStyle w:val="TD"/>
                  <w:rPr>
                    <w:rFonts w:ascii="Helv" w:hAnsi="Helv"/>
                    <w:b/>
                    <w:bCs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998</w:t>
                </w:r>
              </w:p>
            </w:tc>
            <w:tc>
              <w:tcPr>
                <w:tcW w:w="1040" w:type="dxa"/>
                <w:noWrap/>
                <w:vAlign w:val="center"/>
              </w:tcPr>
              <w:p w14:paraId="5EE31021" w14:textId="0247F038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837</w:t>
                </w:r>
              </w:p>
            </w:tc>
            <w:tc>
              <w:tcPr>
                <w:tcW w:w="1039" w:type="dxa"/>
                <w:noWrap/>
                <w:vAlign w:val="center"/>
              </w:tcPr>
              <w:p w14:paraId="47EE9A7A" w14:textId="08F10038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161</w:t>
                </w:r>
              </w:p>
            </w:tc>
            <w:tc>
              <w:tcPr>
                <w:tcW w:w="1012" w:type="dxa"/>
                <w:shd w:val="clear" w:color="auto" w:fill="auto"/>
                <w:vAlign w:val="center"/>
              </w:tcPr>
              <w:p w14:paraId="3A1CF9A6" w14:textId="4B1B33A0" w:rsidR="00856E89" w:rsidRPr="00E353F7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67" w:type="dxa"/>
                <w:noWrap/>
                <w:vAlign w:val="center"/>
              </w:tcPr>
              <w:p w14:paraId="27A92804" w14:textId="71011EA3" w:rsidR="00856E89" w:rsidRPr="002B41FA" w:rsidRDefault="00856E89" w:rsidP="00856E89">
                <w:pPr>
                  <w:pStyle w:val="TD"/>
                  <w:rPr>
                    <w:rFonts w:ascii="Helv" w:hAnsi="Helv"/>
                    <w:b/>
                    <w:bCs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781</w:t>
                </w:r>
              </w:p>
            </w:tc>
            <w:tc>
              <w:tcPr>
                <w:tcW w:w="1040" w:type="dxa"/>
                <w:noWrap/>
                <w:vAlign w:val="center"/>
              </w:tcPr>
              <w:p w14:paraId="1F70F84C" w14:textId="71F043F6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720</w:t>
                </w:r>
              </w:p>
            </w:tc>
            <w:tc>
              <w:tcPr>
                <w:tcW w:w="1040" w:type="dxa"/>
                <w:noWrap/>
                <w:vAlign w:val="center"/>
              </w:tcPr>
              <w:p w14:paraId="4BF24317" w14:textId="361E42E4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61</w:t>
                </w:r>
              </w:p>
            </w:tc>
            <w:tc>
              <w:tcPr>
                <w:tcW w:w="1039" w:type="dxa"/>
                <w:shd w:val="clear" w:color="auto" w:fill="auto"/>
                <w:vAlign w:val="center"/>
              </w:tcPr>
              <w:p w14:paraId="49C11B93" w14:textId="14AFA008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0" w:type="dxa"/>
                <w:noWrap/>
                <w:vAlign w:val="center"/>
              </w:tcPr>
              <w:p w14:paraId="2804AE23" w14:textId="5DDC0498" w:rsidR="00856E89" w:rsidRPr="002B41FA" w:rsidRDefault="00856E89" w:rsidP="00856E89">
                <w:pPr>
                  <w:pStyle w:val="TD"/>
                  <w:rPr>
                    <w:rFonts w:ascii="Helv" w:hAnsi="Helv"/>
                    <w:b/>
                    <w:bCs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217</w:t>
                </w:r>
              </w:p>
            </w:tc>
            <w:tc>
              <w:tcPr>
                <w:tcW w:w="1039" w:type="dxa"/>
                <w:noWrap/>
                <w:vAlign w:val="center"/>
              </w:tcPr>
              <w:p w14:paraId="569933F4" w14:textId="5E8E0720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117</w:t>
                </w:r>
              </w:p>
            </w:tc>
            <w:tc>
              <w:tcPr>
                <w:tcW w:w="1040" w:type="dxa"/>
                <w:noWrap/>
                <w:vAlign w:val="center"/>
              </w:tcPr>
              <w:p w14:paraId="4E6AFD2B" w14:textId="65A1FE20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100</w:t>
                </w:r>
              </w:p>
            </w:tc>
            <w:tc>
              <w:tcPr>
                <w:tcW w:w="1040" w:type="dxa"/>
                <w:vAlign w:val="center"/>
              </w:tcPr>
              <w:p w14:paraId="18CB04C8" w14:textId="06B83F5B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856E89" w:rsidRPr="008F4F20" w14:paraId="772FC3C2" w14:textId="4877DCB4" w:rsidTr="00E353F7">
            <w:trPr>
              <w:trHeight w:val="312"/>
            </w:trPr>
            <w:tc>
              <w:tcPr>
                <w:tcW w:w="2097" w:type="dxa"/>
                <w:noWrap/>
                <w:hideMark/>
              </w:tcPr>
              <w:p w14:paraId="20C17C65" w14:textId="77777777" w:rsidR="00856E89" w:rsidRPr="008F4F20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8F4F20">
                  <w:rPr>
                    <w:lang w:val="de-AT" w:eastAsia="de-AT"/>
                  </w:rPr>
                  <w:t>BVAEB</w:t>
                </w:r>
              </w:p>
            </w:tc>
            <w:tc>
              <w:tcPr>
                <w:tcW w:w="1039" w:type="dxa"/>
                <w:noWrap/>
                <w:vAlign w:val="center"/>
              </w:tcPr>
              <w:p w14:paraId="39CDEAB6" w14:textId="0516E95D" w:rsidR="00856E89" w:rsidRPr="002B41FA" w:rsidRDefault="00856E89" w:rsidP="00856E89">
                <w:pPr>
                  <w:pStyle w:val="TD"/>
                  <w:rPr>
                    <w:rFonts w:ascii="Helv" w:hAnsi="Helv"/>
                    <w:b/>
                    <w:bCs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6 668</w:t>
                </w:r>
              </w:p>
            </w:tc>
            <w:tc>
              <w:tcPr>
                <w:tcW w:w="1040" w:type="dxa"/>
                <w:noWrap/>
                <w:vAlign w:val="center"/>
              </w:tcPr>
              <w:p w14:paraId="2BB20E8D" w14:textId="25E71BCF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6 002</w:t>
                </w:r>
              </w:p>
            </w:tc>
            <w:tc>
              <w:tcPr>
                <w:tcW w:w="1039" w:type="dxa"/>
                <w:noWrap/>
                <w:vAlign w:val="center"/>
              </w:tcPr>
              <w:p w14:paraId="68E5072B" w14:textId="0211579B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666</w:t>
                </w:r>
              </w:p>
            </w:tc>
            <w:tc>
              <w:tcPr>
                <w:tcW w:w="1012" w:type="dxa"/>
                <w:shd w:val="clear" w:color="auto" w:fill="auto"/>
                <w:vAlign w:val="center"/>
              </w:tcPr>
              <w:p w14:paraId="5AC12997" w14:textId="2214EFCE" w:rsidR="00856E89" w:rsidRPr="00E353F7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67" w:type="dxa"/>
                <w:noWrap/>
                <w:vAlign w:val="center"/>
              </w:tcPr>
              <w:p w14:paraId="3550F58E" w14:textId="04860361" w:rsidR="00856E89" w:rsidRPr="002B41FA" w:rsidRDefault="00856E89" w:rsidP="00856E89">
                <w:pPr>
                  <w:pStyle w:val="TD"/>
                  <w:rPr>
                    <w:rFonts w:ascii="Helv" w:hAnsi="Helv"/>
                    <w:b/>
                    <w:bCs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5 660</w:t>
                </w:r>
              </w:p>
            </w:tc>
            <w:tc>
              <w:tcPr>
                <w:tcW w:w="1040" w:type="dxa"/>
                <w:noWrap/>
                <w:vAlign w:val="center"/>
              </w:tcPr>
              <w:p w14:paraId="7DE928DE" w14:textId="3A7B389C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5 311</w:t>
                </w:r>
              </w:p>
            </w:tc>
            <w:tc>
              <w:tcPr>
                <w:tcW w:w="1040" w:type="dxa"/>
                <w:noWrap/>
                <w:vAlign w:val="center"/>
              </w:tcPr>
              <w:p w14:paraId="74D1B625" w14:textId="008139D9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349</w:t>
                </w:r>
              </w:p>
            </w:tc>
            <w:tc>
              <w:tcPr>
                <w:tcW w:w="1039" w:type="dxa"/>
                <w:shd w:val="clear" w:color="auto" w:fill="auto"/>
                <w:vAlign w:val="center"/>
              </w:tcPr>
              <w:p w14:paraId="449236BA" w14:textId="3F9ECD8F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0" w:type="dxa"/>
                <w:noWrap/>
                <w:vAlign w:val="center"/>
              </w:tcPr>
              <w:p w14:paraId="2C45A00E" w14:textId="7A81AEF0" w:rsidR="00856E89" w:rsidRPr="002B41FA" w:rsidRDefault="00856E89" w:rsidP="00856E89">
                <w:pPr>
                  <w:pStyle w:val="TD"/>
                  <w:rPr>
                    <w:rFonts w:ascii="Helv" w:hAnsi="Helv"/>
                    <w:b/>
                    <w:bCs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1 008</w:t>
                </w:r>
              </w:p>
            </w:tc>
            <w:tc>
              <w:tcPr>
                <w:tcW w:w="1039" w:type="dxa"/>
                <w:noWrap/>
                <w:vAlign w:val="center"/>
              </w:tcPr>
              <w:p w14:paraId="061A013F" w14:textId="7C02F33F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691</w:t>
                </w:r>
              </w:p>
            </w:tc>
            <w:tc>
              <w:tcPr>
                <w:tcW w:w="1040" w:type="dxa"/>
                <w:noWrap/>
                <w:vAlign w:val="center"/>
              </w:tcPr>
              <w:p w14:paraId="2EAE7E4B" w14:textId="1F9B3D58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317</w:t>
                </w:r>
              </w:p>
            </w:tc>
            <w:tc>
              <w:tcPr>
                <w:tcW w:w="1040" w:type="dxa"/>
                <w:vAlign w:val="center"/>
              </w:tcPr>
              <w:p w14:paraId="289C1A2D" w14:textId="1BA93CA7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856E89" w:rsidRPr="008F4F20" w14:paraId="38487246" w14:textId="6BA8D21C" w:rsidTr="00E353F7">
            <w:trPr>
              <w:trHeight w:val="312"/>
            </w:trPr>
            <w:tc>
              <w:tcPr>
                <w:tcW w:w="2097" w:type="dxa"/>
                <w:noWrap/>
                <w:hideMark/>
              </w:tcPr>
              <w:p w14:paraId="7E75D25F" w14:textId="16421D97" w:rsidR="00856E89" w:rsidRPr="008F4F20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8F4F20">
                  <w:rPr>
                    <w:lang w:val="de-AT" w:eastAsia="de-AT"/>
                  </w:rPr>
                  <w:t>Krankenfürsorge</w:t>
                </w:r>
                <w:r>
                  <w:rPr>
                    <w:lang w:val="de-AT" w:eastAsia="de-AT"/>
                  </w:rPr>
                  <w:t>-</w:t>
                </w:r>
                <w:r w:rsidRPr="008F4F20">
                  <w:rPr>
                    <w:lang w:val="de-AT" w:eastAsia="de-AT"/>
                  </w:rPr>
                  <w:t>anstalten (KFA)</w:t>
                </w:r>
              </w:p>
            </w:tc>
            <w:tc>
              <w:tcPr>
                <w:tcW w:w="1039" w:type="dxa"/>
                <w:noWrap/>
                <w:vAlign w:val="center"/>
              </w:tcPr>
              <w:p w14:paraId="0914921B" w14:textId="1F80F840" w:rsidR="00856E89" w:rsidRPr="002B41FA" w:rsidRDefault="00856E89" w:rsidP="00856E89">
                <w:pPr>
                  <w:pStyle w:val="TD"/>
                  <w:rPr>
                    <w:rFonts w:ascii="Helv" w:hAnsi="Helv"/>
                    <w:b/>
                    <w:bCs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1 874</w:t>
                </w:r>
              </w:p>
            </w:tc>
            <w:tc>
              <w:tcPr>
                <w:tcW w:w="1040" w:type="dxa"/>
                <w:noWrap/>
                <w:vAlign w:val="center"/>
              </w:tcPr>
              <w:p w14:paraId="7535D891" w14:textId="4132D638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1 775</w:t>
                </w:r>
              </w:p>
            </w:tc>
            <w:tc>
              <w:tcPr>
                <w:tcW w:w="1039" w:type="dxa"/>
                <w:noWrap/>
                <w:vAlign w:val="center"/>
              </w:tcPr>
              <w:p w14:paraId="2DC22CCF" w14:textId="7B96EC5D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99</w:t>
                </w:r>
              </w:p>
            </w:tc>
            <w:tc>
              <w:tcPr>
                <w:tcW w:w="1012" w:type="dxa"/>
                <w:shd w:val="clear" w:color="auto" w:fill="auto"/>
                <w:vAlign w:val="center"/>
              </w:tcPr>
              <w:p w14:paraId="2FF25761" w14:textId="2103A636" w:rsidR="00856E89" w:rsidRPr="00E353F7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67" w:type="dxa"/>
                <w:noWrap/>
                <w:vAlign w:val="center"/>
              </w:tcPr>
              <w:p w14:paraId="0D3DDE0A" w14:textId="02D1335A" w:rsidR="00856E89" w:rsidRPr="002B41FA" w:rsidRDefault="00856E89" w:rsidP="00856E89">
                <w:pPr>
                  <w:pStyle w:val="TD"/>
                  <w:rPr>
                    <w:rFonts w:ascii="Helv" w:hAnsi="Helv"/>
                    <w:b/>
                    <w:bCs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1 638</w:t>
                </w:r>
              </w:p>
            </w:tc>
            <w:tc>
              <w:tcPr>
                <w:tcW w:w="1040" w:type="dxa"/>
                <w:noWrap/>
                <w:vAlign w:val="center"/>
              </w:tcPr>
              <w:p w14:paraId="197BDB22" w14:textId="0DE695EB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1 584</w:t>
                </w:r>
              </w:p>
            </w:tc>
            <w:tc>
              <w:tcPr>
                <w:tcW w:w="1040" w:type="dxa"/>
                <w:noWrap/>
                <w:vAlign w:val="center"/>
              </w:tcPr>
              <w:p w14:paraId="3F92755A" w14:textId="6B545EDF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54</w:t>
                </w:r>
              </w:p>
            </w:tc>
            <w:tc>
              <w:tcPr>
                <w:tcW w:w="1039" w:type="dxa"/>
                <w:shd w:val="clear" w:color="auto" w:fill="auto"/>
                <w:vAlign w:val="center"/>
              </w:tcPr>
              <w:p w14:paraId="17EE1E79" w14:textId="709B996C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0" w:type="dxa"/>
                <w:noWrap/>
                <w:vAlign w:val="center"/>
              </w:tcPr>
              <w:p w14:paraId="70ACDAE7" w14:textId="3CF7CE02" w:rsidR="00856E89" w:rsidRPr="002B41FA" w:rsidRDefault="00856E89" w:rsidP="00856E89">
                <w:pPr>
                  <w:pStyle w:val="TD"/>
                  <w:rPr>
                    <w:rFonts w:ascii="Helv" w:hAnsi="Helv"/>
                    <w:b/>
                    <w:bCs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236</w:t>
                </w:r>
              </w:p>
            </w:tc>
            <w:tc>
              <w:tcPr>
                <w:tcW w:w="1039" w:type="dxa"/>
                <w:noWrap/>
                <w:vAlign w:val="center"/>
              </w:tcPr>
              <w:p w14:paraId="3256CE9F" w14:textId="63349AE0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191</w:t>
                </w:r>
              </w:p>
            </w:tc>
            <w:tc>
              <w:tcPr>
                <w:tcW w:w="1040" w:type="dxa"/>
                <w:noWrap/>
                <w:vAlign w:val="center"/>
              </w:tcPr>
              <w:p w14:paraId="47418998" w14:textId="02ACCC4C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45</w:t>
                </w:r>
              </w:p>
            </w:tc>
            <w:tc>
              <w:tcPr>
                <w:tcW w:w="1040" w:type="dxa"/>
                <w:vAlign w:val="center"/>
              </w:tcPr>
              <w:p w14:paraId="5D295749" w14:textId="2A3F5CFB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856E89" w:rsidRPr="008F4F20" w14:paraId="02CEC78C" w14:textId="52E508A8" w:rsidTr="00E353F7">
            <w:trPr>
              <w:trHeight w:val="312"/>
            </w:trPr>
            <w:tc>
              <w:tcPr>
                <w:tcW w:w="2097" w:type="dxa"/>
                <w:noWrap/>
                <w:hideMark/>
              </w:tcPr>
              <w:p w14:paraId="4E54AA0A" w14:textId="77777777" w:rsidR="00856E89" w:rsidRPr="008F4F20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8F4F20">
                  <w:rPr>
                    <w:lang w:val="de-AT" w:eastAsia="de-AT"/>
                  </w:rPr>
                  <w:t>Gesamt</w:t>
                </w:r>
              </w:p>
            </w:tc>
            <w:tc>
              <w:tcPr>
                <w:tcW w:w="1039" w:type="dxa"/>
                <w:shd w:val="clear" w:color="auto" w:fill="DDEFDF"/>
                <w:noWrap/>
                <w:vAlign w:val="center"/>
              </w:tcPr>
              <w:p w14:paraId="210C2DD5" w14:textId="7D2B1AEA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32 976</w:t>
                </w:r>
              </w:p>
            </w:tc>
            <w:tc>
              <w:tcPr>
                <w:tcW w:w="1040" w:type="dxa"/>
                <w:noWrap/>
                <w:vAlign w:val="center"/>
              </w:tcPr>
              <w:p w14:paraId="6B4702F1" w14:textId="19910908" w:rsidR="00856E89" w:rsidRPr="002B41FA" w:rsidRDefault="00856E89" w:rsidP="00856E89">
                <w:pPr>
                  <w:pStyle w:val="TD"/>
                  <w:rPr>
                    <w:rFonts w:ascii="Helv" w:hAnsi="Helv"/>
                    <w:bCs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29 478</w:t>
                </w:r>
              </w:p>
            </w:tc>
            <w:tc>
              <w:tcPr>
                <w:tcW w:w="1039" w:type="dxa"/>
                <w:noWrap/>
                <w:vAlign w:val="center"/>
              </w:tcPr>
              <w:p w14:paraId="1E48CB18" w14:textId="5BD42BA7" w:rsidR="00856E89" w:rsidRPr="002B41FA" w:rsidRDefault="00856E89" w:rsidP="00856E89">
                <w:pPr>
                  <w:pStyle w:val="TD"/>
                  <w:rPr>
                    <w:rFonts w:ascii="Helv" w:hAnsi="Helv"/>
                    <w:bCs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3 498</w:t>
                </w:r>
              </w:p>
            </w:tc>
            <w:tc>
              <w:tcPr>
                <w:tcW w:w="1012" w:type="dxa"/>
                <w:shd w:val="clear" w:color="auto" w:fill="auto"/>
                <w:vAlign w:val="center"/>
              </w:tcPr>
              <w:p w14:paraId="7B9549B0" w14:textId="7CAE8EB3" w:rsidR="00856E89" w:rsidRPr="00E353F7" w:rsidRDefault="00856E89" w:rsidP="00856E89">
                <w:pPr>
                  <w:pStyle w:val="TD"/>
                  <w:rPr>
                    <w:rFonts w:ascii="Helv" w:hAnsi="Helv"/>
                    <w:b/>
                    <w:bCs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67" w:type="dxa"/>
                <w:shd w:val="clear" w:color="auto" w:fill="DDEFDF"/>
                <w:noWrap/>
                <w:vAlign w:val="center"/>
              </w:tcPr>
              <w:p w14:paraId="69A40ECA" w14:textId="0ACED253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28 016</w:t>
                </w:r>
              </w:p>
            </w:tc>
            <w:tc>
              <w:tcPr>
                <w:tcW w:w="1040" w:type="dxa"/>
                <w:noWrap/>
                <w:vAlign w:val="center"/>
              </w:tcPr>
              <w:p w14:paraId="55D848A1" w14:textId="0D2A0588" w:rsidR="00856E89" w:rsidRPr="002B41FA" w:rsidRDefault="00856E89" w:rsidP="00856E89">
                <w:pPr>
                  <w:pStyle w:val="TD"/>
                  <w:rPr>
                    <w:rFonts w:ascii="Helv" w:hAnsi="Helv"/>
                    <w:bCs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26 276</w:t>
                </w:r>
              </w:p>
            </w:tc>
            <w:tc>
              <w:tcPr>
                <w:tcW w:w="1040" w:type="dxa"/>
                <w:noWrap/>
                <w:vAlign w:val="center"/>
              </w:tcPr>
              <w:p w14:paraId="65671BE2" w14:textId="744A52BF" w:rsidR="00856E89" w:rsidRPr="002B41FA" w:rsidRDefault="00856E89" w:rsidP="00856E89">
                <w:pPr>
                  <w:pStyle w:val="TD"/>
                  <w:rPr>
                    <w:rFonts w:ascii="Helv" w:hAnsi="Helv"/>
                    <w:bCs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1 740</w:t>
                </w:r>
              </w:p>
            </w:tc>
            <w:tc>
              <w:tcPr>
                <w:tcW w:w="1039" w:type="dxa"/>
                <w:shd w:val="clear" w:color="auto" w:fill="auto"/>
                <w:vAlign w:val="center"/>
              </w:tcPr>
              <w:p w14:paraId="034F08E0" w14:textId="1150DE3F" w:rsidR="00856E89" w:rsidRPr="002B41FA" w:rsidRDefault="00856E89" w:rsidP="00856E89">
                <w:pPr>
                  <w:pStyle w:val="TD"/>
                  <w:rPr>
                    <w:rFonts w:ascii="Helv" w:hAnsi="Helv"/>
                    <w:b/>
                    <w:bCs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0" w:type="dxa"/>
                <w:shd w:val="clear" w:color="auto" w:fill="DDEFDF"/>
                <w:noWrap/>
                <w:vAlign w:val="center"/>
              </w:tcPr>
              <w:p w14:paraId="3FA58D4F" w14:textId="67575B18" w:rsidR="00856E89" w:rsidRPr="002B41FA" w:rsidRDefault="00856E89" w:rsidP="00856E89">
                <w:pPr>
                  <w:pStyle w:val="TD"/>
                  <w:rPr>
                    <w:rFonts w:ascii="Helv" w:hAnsi="Helv"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4 960</w:t>
                </w:r>
              </w:p>
            </w:tc>
            <w:tc>
              <w:tcPr>
                <w:tcW w:w="1039" w:type="dxa"/>
                <w:noWrap/>
                <w:vAlign w:val="center"/>
              </w:tcPr>
              <w:p w14:paraId="4D2AF23B" w14:textId="6B791254" w:rsidR="00856E89" w:rsidRPr="002B41FA" w:rsidRDefault="00856E89" w:rsidP="00856E89">
                <w:pPr>
                  <w:pStyle w:val="TD"/>
                  <w:rPr>
                    <w:rFonts w:ascii="Helv" w:hAnsi="Helv"/>
                    <w:bCs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3 202</w:t>
                </w:r>
              </w:p>
            </w:tc>
            <w:tc>
              <w:tcPr>
                <w:tcW w:w="1040" w:type="dxa"/>
                <w:noWrap/>
                <w:vAlign w:val="center"/>
              </w:tcPr>
              <w:p w14:paraId="039B95CF" w14:textId="7144EDB2" w:rsidR="00856E89" w:rsidRPr="002B41FA" w:rsidRDefault="00856E89" w:rsidP="00856E89">
                <w:pPr>
                  <w:pStyle w:val="TD"/>
                  <w:rPr>
                    <w:rFonts w:ascii="Helv" w:hAnsi="Helv"/>
                    <w:bCs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1 758</w:t>
                </w:r>
              </w:p>
            </w:tc>
            <w:tc>
              <w:tcPr>
                <w:tcW w:w="1040" w:type="dxa"/>
                <w:vAlign w:val="center"/>
              </w:tcPr>
              <w:p w14:paraId="12425FDE" w14:textId="7F0060F2" w:rsidR="00856E89" w:rsidRPr="002B41FA" w:rsidRDefault="00856E89" w:rsidP="00856E89">
                <w:pPr>
                  <w:pStyle w:val="TD"/>
                  <w:rPr>
                    <w:rFonts w:ascii="Helv" w:hAnsi="Helv"/>
                    <w:bCs/>
                    <w:color w:val="FF0000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</w:tbl>
      </w:sdtContent>
    </w:sdt>
    <w:p w14:paraId="51C9F2D1" w14:textId="77777777" w:rsidR="00BB65E7" w:rsidRDefault="00BB65E7" w:rsidP="00856E89">
      <w:pPr>
        <w:pStyle w:val="KeinLeerraum"/>
      </w:pPr>
    </w:p>
    <w:p w14:paraId="4B75152B" w14:textId="34855952" w:rsidR="008F4F20" w:rsidRDefault="00BB65E7" w:rsidP="00BB65E7">
      <w:pPr>
        <w:pStyle w:val="Untertitel"/>
      </w:pPr>
      <w:r>
        <w:br w:type="page"/>
      </w:r>
    </w:p>
    <w:p w14:paraId="65B9E9E9" w14:textId="00108B1F" w:rsidR="008F4F20" w:rsidRDefault="008F7490" w:rsidP="00797BDF">
      <w:pPr>
        <w:pStyle w:val="berschrift2"/>
      </w:pPr>
      <w:r>
        <w:lastRenderedPageBreak/>
        <w:t>Bundesländer (gesamt –</w:t>
      </w:r>
      <w:r w:rsidR="00797BDF" w:rsidRPr="00797BDF">
        <w:t xml:space="preserve"> </w:t>
      </w:r>
      <w:r w:rsidRPr="00767B7D">
        <w:t>einkommensabhängiges</w:t>
      </w:r>
      <w:r w:rsidR="00797BDF" w:rsidRPr="00797BDF">
        <w:t xml:space="preserve"> KBG und KBG-Konto)</w:t>
      </w:r>
    </w:p>
    <w:p w14:paraId="703BCE2A" w14:textId="28DF00D0" w:rsidR="005D75F4" w:rsidRDefault="005D75F4" w:rsidP="005D75F4">
      <w:pPr>
        <w:pStyle w:val="Beschriftung"/>
      </w:pPr>
      <w:r>
        <w:t xml:space="preserve">Tabelle </w:t>
      </w:r>
      <w:r w:rsidR="000B4683">
        <w:fldChar w:fldCharType="begin"/>
      </w:r>
      <w:r w:rsidR="000B4683">
        <w:instrText xml:space="preserve"> SEQ Tabelle \* ARABIC </w:instrText>
      </w:r>
      <w:r w:rsidR="000B4683">
        <w:fldChar w:fldCharType="separate"/>
      </w:r>
      <w:r w:rsidR="00B90CA5">
        <w:rPr>
          <w:noProof/>
        </w:rPr>
        <w:t>11</w:t>
      </w:r>
      <w:r w:rsidR="000B4683">
        <w:rPr>
          <w:noProof/>
        </w:rPr>
        <w:fldChar w:fldCharType="end"/>
      </w:r>
      <w:r>
        <w:t xml:space="preserve"> </w:t>
      </w:r>
      <w:r w:rsidRPr="0079599F">
        <w:t xml:space="preserve">Gesamt: Fallstatistik nach Bundesländern, erstellt am: </w:t>
      </w:r>
      <w:r w:rsidR="005561D6">
        <w:t xml:space="preserve">01. </w:t>
      </w:r>
      <w:r w:rsidR="00856E89">
        <w:t>Oktober</w:t>
      </w:r>
      <w:r w:rsidR="005561D6">
        <w:t xml:space="preserve"> 2025</w:t>
      </w:r>
    </w:p>
    <w:sdt>
      <w:sdtPr>
        <w:rPr>
          <w:b w:val="0"/>
        </w:rPr>
        <w:alias w:val="axesPDF - Tabelle"/>
        <w:tag w:val="axesPDF:ID:Table:65c8a3d7-606a-41de-96ab-24da0a5aa1f0"/>
        <w:id w:val="-1139036059"/>
        <w:placeholder>
          <w:docPart w:val="5350FB2A6DB240CE896D7B26FF0171DD"/>
        </w:placeholder>
      </w:sdtPr>
      <w:sdtEndPr>
        <w:rPr>
          <w:rFonts w:ascii="Helv" w:eastAsia="Times New Roman" w:hAnsi="Helv" w:cs="Arial"/>
          <w:szCs w:val="20"/>
          <w:lang w:val="de-AT" w:eastAsia="de-AT"/>
        </w:rPr>
      </w:sdtEndPr>
      <w:sdtContent>
        <w:tbl>
          <w:tblPr>
            <w:tblStyle w:val="Tabellenraster"/>
            <w:tblW w:w="0" w:type="auto"/>
            <w:tblLook w:val="0420" w:firstRow="1" w:lastRow="0" w:firstColumn="0" w:lastColumn="0" w:noHBand="0" w:noVBand="1"/>
          </w:tblPr>
          <w:tblGrid>
            <w:gridCol w:w="2915"/>
            <w:gridCol w:w="1129"/>
            <w:gridCol w:w="1129"/>
            <w:gridCol w:w="1129"/>
            <w:gridCol w:w="1049"/>
          </w:tblGrid>
          <w:tr w:rsidR="009049B0" w:rsidRPr="00797BDF" w14:paraId="24C1A36E" w14:textId="0231B10C" w:rsidTr="00971C42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12"/>
            </w:trPr>
            <w:tc>
              <w:tcPr>
                <w:tcW w:w="2915" w:type="dxa"/>
                <w:shd w:val="clear" w:color="auto" w:fill="F9FFC2" w:themeFill="accent6" w:themeFillTint="33"/>
                <w:noWrap/>
                <w:hideMark/>
              </w:tcPr>
              <w:p w14:paraId="284F80F0" w14:textId="29B48CB5" w:rsidR="009049B0" w:rsidRPr="00797BDF" w:rsidRDefault="009049B0" w:rsidP="009049B0">
                <w:pPr>
                  <w:pStyle w:val="TH-Spaltelinks"/>
                </w:pPr>
                <w:r w:rsidRPr="00797BDF">
                  <w:rPr>
                    <w:lang w:val="de-AT" w:eastAsia="de-AT"/>
                  </w:rPr>
                  <w:t>Bundesländer</w:t>
                </w:r>
              </w:p>
            </w:tc>
            <w:tc>
              <w:tcPr>
                <w:tcW w:w="1129" w:type="dxa"/>
                <w:shd w:val="clear" w:color="auto" w:fill="F9FFC2" w:themeFill="accent6" w:themeFillTint="33"/>
                <w:noWrap/>
                <w:hideMark/>
              </w:tcPr>
              <w:p w14:paraId="0D12433E" w14:textId="62A098FB" w:rsidR="009049B0" w:rsidRPr="00797BDF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>
                  <w:t>insgesamt</w:t>
                </w:r>
              </w:p>
            </w:tc>
            <w:tc>
              <w:tcPr>
                <w:tcW w:w="1129" w:type="dxa"/>
                <w:shd w:val="clear" w:color="auto" w:fill="FFFFFF" w:themeFill="background2"/>
                <w:noWrap/>
                <w:hideMark/>
              </w:tcPr>
              <w:p w14:paraId="10AA6304" w14:textId="2E230FC9" w:rsidR="009049B0" w:rsidRPr="00797BDF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>
                  <w:t>weiblich</w:t>
                </w:r>
              </w:p>
            </w:tc>
            <w:tc>
              <w:tcPr>
                <w:tcW w:w="1129" w:type="dxa"/>
                <w:shd w:val="clear" w:color="auto" w:fill="FFFFFF" w:themeFill="background2"/>
                <w:noWrap/>
                <w:hideMark/>
              </w:tcPr>
              <w:p w14:paraId="73A53A7C" w14:textId="106826D9" w:rsidR="009049B0" w:rsidRPr="00797BDF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>
                  <w:t>männlich</w:t>
                </w:r>
              </w:p>
            </w:tc>
            <w:tc>
              <w:tcPr>
                <w:tcW w:w="1049" w:type="dxa"/>
                <w:shd w:val="clear" w:color="auto" w:fill="FFFFFF" w:themeFill="background2"/>
              </w:tcPr>
              <w:p w14:paraId="33B3AD8B" w14:textId="188D1205" w:rsidR="009049B0" w:rsidRDefault="009049B0" w:rsidP="009049B0">
                <w:pPr>
                  <w:pStyle w:val="TH-Spalte"/>
                </w:pPr>
                <w:proofErr w:type="spellStart"/>
                <w:r>
                  <w:t>inter</w:t>
                </w:r>
                <w:proofErr w:type="spellEnd"/>
                <w:r>
                  <w:t>/</w:t>
                </w:r>
                <w:r w:rsidR="003F73CF">
                  <w:br/>
                </w:r>
                <w:r>
                  <w:t>divers</w:t>
                </w:r>
              </w:p>
            </w:tc>
          </w:tr>
          <w:tr w:rsidR="00856E89" w:rsidRPr="00797BDF" w14:paraId="1C977707" w14:textId="104944E8" w:rsidTr="00971C42">
            <w:trPr>
              <w:trHeight w:val="312"/>
            </w:trPr>
            <w:tc>
              <w:tcPr>
                <w:tcW w:w="2915" w:type="dxa"/>
                <w:noWrap/>
                <w:hideMark/>
              </w:tcPr>
              <w:p w14:paraId="33A77A85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Wien</w:t>
                </w:r>
              </w:p>
            </w:tc>
            <w:tc>
              <w:tcPr>
                <w:tcW w:w="1129" w:type="dxa"/>
                <w:noWrap/>
                <w:vAlign w:val="center"/>
                <w:hideMark/>
              </w:tcPr>
              <w:p w14:paraId="3B1405B3" w14:textId="74C42949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19 208</w:t>
                </w:r>
              </w:p>
            </w:tc>
            <w:tc>
              <w:tcPr>
                <w:tcW w:w="1129" w:type="dxa"/>
                <w:noWrap/>
                <w:vAlign w:val="center"/>
                <w:hideMark/>
              </w:tcPr>
              <w:p w14:paraId="0A2B8583" w14:textId="14AA8FA7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17 870</w:t>
                </w:r>
              </w:p>
            </w:tc>
            <w:tc>
              <w:tcPr>
                <w:tcW w:w="1129" w:type="dxa"/>
                <w:noWrap/>
                <w:vAlign w:val="center"/>
                <w:hideMark/>
              </w:tcPr>
              <w:p w14:paraId="42ADB221" w14:textId="66D4E223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1 338</w:t>
                </w:r>
              </w:p>
            </w:tc>
            <w:tc>
              <w:tcPr>
                <w:tcW w:w="1049" w:type="dxa"/>
                <w:vAlign w:val="center"/>
              </w:tcPr>
              <w:p w14:paraId="48FE3404" w14:textId="7D1E9604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7C0766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856E89" w:rsidRPr="00797BDF" w14:paraId="6EDE52A9" w14:textId="270E1DA5" w:rsidTr="00971C42">
            <w:trPr>
              <w:trHeight w:val="312"/>
            </w:trPr>
            <w:tc>
              <w:tcPr>
                <w:tcW w:w="2915" w:type="dxa"/>
                <w:noWrap/>
                <w:hideMark/>
              </w:tcPr>
              <w:p w14:paraId="79BE159D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Niederösterreich</w:t>
                </w:r>
              </w:p>
            </w:tc>
            <w:tc>
              <w:tcPr>
                <w:tcW w:w="1129" w:type="dxa"/>
                <w:noWrap/>
                <w:vAlign w:val="center"/>
                <w:hideMark/>
              </w:tcPr>
              <w:p w14:paraId="0C503295" w14:textId="2BE74256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14 486</w:t>
                </w:r>
              </w:p>
            </w:tc>
            <w:tc>
              <w:tcPr>
                <w:tcW w:w="1129" w:type="dxa"/>
                <w:noWrap/>
                <w:vAlign w:val="center"/>
                <w:hideMark/>
              </w:tcPr>
              <w:p w14:paraId="7BB12C0E" w14:textId="38206E2A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13 825</w:t>
                </w:r>
              </w:p>
            </w:tc>
            <w:tc>
              <w:tcPr>
                <w:tcW w:w="1129" w:type="dxa"/>
                <w:noWrap/>
                <w:vAlign w:val="center"/>
                <w:hideMark/>
              </w:tcPr>
              <w:p w14:paraId="56F4228D" w14:textId="5A9A3D7F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661</w:t>
                </w:r>
              </w:p>
            </w:tc>
            <w:tc>
              <w:tcPr>
                <w:tcW w:w="1049" w:type="dxa"/>
                <w:vAlign w:val="center"/>
              </w:tcPr>
              <w:p w14:paraId="36A2E2EF" w14:textId="088F52D5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7C0766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856E89" w:rsidRPr="00797BDF" w14:paraId="2258B838" w14:textId="432F8131" w:rsidTr="00971C42">
            <w:trPr>
              <w:trHeight w:val="312"/>
            </w:trPr>
            <w:tc>
              <w:tcPr>
                <w:tcW w:w="2915" w:type="dxa"/>
                <w:noWrap/>
                <w:hideMark/>
              </w:tcPr>
              <w:p w14:paraId="62161C9F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Burgenland</w:t>
                </w:r>
              </w:p>
            </w:tc>
            <w:tc>
              <w:tcPr>
                <w:tcW w:w="1129" w:type="dxa"/>
                <w:noWrap/>
                <w:vAlign w:val="center"/>
                <w:hideMark/>
              </w:tcPr>
              <w:p w14:paraId="0554EA17" w14:textId="3A4F3C74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2 255</w:t>
                </w:r>
              </w:p>
            </w:tc>
            <w:tc>
              <w:tcPr>
                <w:tcW w:w="1129" w:type="dxa"/>
                <w:noWrap/>
                <w:vAlign w:val="center"/>
                <w:hideMark/>
              </w:tcPr>
              <w:p w14:paraId="25A51E2B" w14:textId="7BFC4AAA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2 201</w:t>
                </w:r>
              </w:p>
            </w:tc>
            <w:tc>
              <w:tcPr>
                <w:tcW w:w="1129" w:type="dxa"/>
                <w:noWrap/>
                <w:vAlign w:val="center"/>
                <w:hideMark/>
              </w:tcPr>
              <w:p w14:paraId="4A8318BC" w14:textId="7F94C137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54</w:t>
                </w:r>
              </w:p>
            </w:tc>
            <w:tc>
              <w:tcPr>
                <w:tcW w:w="1049" w:type="dxa"/>
                <w:vAlign w:val="center"/>
              </w:tcPr>
              <w:p w14:paraId="7AE17303" w14:textId="18B01C3F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7C0766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856E89" w:rsidRPr="00797BDF" w14:paraId="1C6109CD" w14:textId="025BBA7A" w:rsidTr="00971C42">
            <w:trPr>
              <w:trHeight w:val="312"/>
            </w:trPr>
            <w:tc>
              <w:tcPr>
                <w:tcW w:w="2915" w:type="dxa"/>
                <w:noWrap/>
                <w:hideMark/>
              </w:tcPr>
              <w:p w14:paraId="40A0009B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Oberösterreich</w:t>
                </w:r>
              </w:p>
            </w:tc>
            <w:tc>
              <w:tcPr>
                <w:tcW w:w="1129" w:type="dxa"/>
                <w:noWrap/>
                <w:vAlign w:val="center"/>
                <w:hideMark/>
              </w:tcPr>
              <w:p w14:paraId="5543FFFE" w14:textId="14D51C95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16 340</w:t>
                </w:r>
              </w:p>
            </w:tc>
            <w:tc>
              <w:tcPr>
                <w:tcW w:w="1129" w:type="dxa"/>
                <w:noWrap/>
                <w:vAlign w:val="center"/>
                <w:hideMark/>
              </w:tcPr>
              <w:p w14:paraId="2CC08A44" w14:textId="401A2525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15 411</w:t>
                </w:r>
              </w:p>
            </w:tc>
            <w:tc>
              <w:tcPr>
                <w:tcW w:w="1129" w:type="dxa"/>
                <w:noWrap/>
                <w:vAlign w:val="center"/>
                <w:hideMark/>
              </w:tcPr>
              <w:p w14:paraId="7185281E" w14:textId="65B3DB52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929</w:t>
                </w:r>
              </w:p>
            </w:tc>
            <w:tc>
              <w:tcPr>
                <w:tcW w:w="1049" w:type="dxa"/>
                <w:vAlign w:val="center"/>
              </w:tcPr>
              <w:p w14:paraId="2619F676" w14:textId="160323EF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7C0766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856E89" w:rsidRPr="00797BDF" w14:paraId="0714E014" w14:textId="68FF8605" w:rsidTr="00971C42">
            <w:trPr>
              <w:trHeight w:val="312"/>
            </w:trPr>
            <w:tc>
              <w:tcPr>
                <w:tcW w:w="2915" w:type="dxa"/>
                <w:noWrap/>
                <w:hideMark/>
              </w:tcPr>
              <w:p w14:paraId="51C1BD89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Steiermark</w:t>
                </w:r>
              </w:p>
            </w:tc>
            <w:tc>
              <w:tcPr>
                <w:tcW w:w="1129" w:type="dxa"/>
                <w:noWrap/>
                <w:vAlign w:val="center"/>
                <w:hideMark/>
              </w:tcPr>
              <w:p w14:paraId="1091163A" w14:textId="3B07867E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11 463</w:t>
                </w:r>
              </w:p>
            </w:tc>
            <w:tc>
              <w:tcPr>
                <w:tcW w:w="1129" w:type="dxa"/>
                <w:noWrap/>
                <w:vAlign w:val="center"/>
                <w:hideMark/>
              </w:tcPr>
              <w:p w14:paraId="290E604D" w14:textId="08DC84E5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10 688</w:t>
                </w:r>
              </w:p>
            </w:tc>
            <w:tc>
              <w:tcPr>
                <w:tcW w:w="1129" w:type="dxa"/>
                <w:noWrap/>
                <w:vAlign w:val="center"/>
                <w:hideMark/>
              </w:tcPr>
              <w:p w14:paraId="27912A6A" w14:textId="3781063B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775</w:t>
                </w:r>
              </w:p>
            </w:tc>
            <w:tc>
              <w:tcPr>
                <w:tcW w:w="1049" w:type="dxa"/>
                <w:vAlign w:val="center"/>
              </w:tcPr>
              <w:p w14:paraId="1C725F4D" w14:textId="1D4233E0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7C0766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856E89" w:rsidRPr="00797BDF" w14:paraId="0EB13346" w14:textId="0845FC92" w:rsidTr="00971C42">
            <w:trPr>
              <w:trHeight w:val="312"/>
            </w:trPr>
            <w:tc>
              <w:tcPr>
                <w:tcW w:w="2915" w:type="dxa"/>
                <w:noWrap/>
                <w:hideMark/>
              </w:tcPr>
              <w:p w14:paraId="46E52240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Kärnten</w:t>
                </w:r>
              </w:p>
            </w:tc>
            <w:tc>
              <w:tcPr>
                <w:tcW w:w="1129" w:type="dxa"/>
                <w:noWrap/>
                <w:vAlign w:val="center"/>
                <w:hideMark/>
              </w:tcPr>
              <w:p w14:paraId="5F5FD9EC" w14:textId="76CCD6B3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4 868</w:t>
                </w:r>
              </w:p>
            </w:tc>
            <w:tc>
              <w:tcPr>
                <w:tcW w:w="1129" w:type="dxa"/>
                <w:noWrap/>
                <w:vAlign w:val="center"/>
                <w:hideMark/>
              </w:tcPr>
              <w:p w14:paraId="7B38296B" w14:textId="09307E89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4 664</w:t>
                </w:r>
              </w:p>
            </w:tc>
            <w:tc>
              <w:tcPr>
                <w:tcW w:w="1129" w:type="dxa"/>
                <w:noWrap/>
                <w:vAlign w:val="center"/>
                <w:hideMark/>
              </w:tcPr>
              <w:p w14:paraId="3499E349" w14:textId="6934D461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204</w:t>
                </w:r>
              </w:p>
            </w:tc>
            <w:tc>
              <w:tcPr>
                <w:tcW w:w="1049" w:type="dxa"/>
                <w:vAlign w:val="center"/>
              </w:tcPr>
              <w:p w14:paraId="323A7557" w14:textId="11C0FCB4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7C0766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856E89" w:rsidRPr="00797BDF" w14:paraId="40E3E4C4" w14:textId="498438A6" w:rsidTr="00971C42">
            <w:trPr>
              <w:trHeight w:val="312"/>
            </w:trPr>
            <w:tc>
              <w:tcPr>
                <w:tcW w:w="2915" w:type="dxa"/>
                <w:noWrap/>
                <w:hideMark/>
              </w:tcPr>
              <w:p w14:paraId="3F08D068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Salzburg</w:t>
                </w:r>
              </w:p>
            </w:tc>
            <w:tc>
              <w:tcPr>
                <w:tcW w:w="1129" w:type="dxa"/>
                <w:noWrap/>
                <w:vAlign w:val="center"/>
                <w:hideMark/>
              </w:tcPr>
              <w:p w14:paraId="503006AA" w14:textId="4D54092F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5 849</w:t>
                </w:r>
              </w:p>
            </w:tc>
            <w:tc>
              <w:tcPr>
                <w:tcW w:w="1129" w:type="dxa"/>
                <w:noWrap/>
                <w:vAlign w:val="center"/>
                <w:hideMark/>
              </w:tcPr>
              <w:p w14:paraId="5D7C7C47" w14:textId="60404C64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5 560</w:t>
                </w:r>
              </w:p>
            </w:tc>
            <w:tc>
              <w:tcPr>
                <w:tcW w:w="1129" w:type="dxa"/>
                <w:noWrap/>
                <w:vAlign w:val="center"/>
                <w:hideMark/>
              </w:tcPr>
              <w:p w14:paraId="0BB88571" w14:textId="5665F7F4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289</w:t>
                </w:r>
              </w:p>
            </w:tc>
            <w:tc>
              <w:tcPr>
                <w:tcW w:w="1049" w:type="dxa"/>
                <w:vAlign w:val="center"/>
              </w:tcPr>
              <w:p w14:paraId="2BDAB97B" w14:textId="169DE866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7C0766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856E89" w:rsidRPr="00797BDF" w14:paraId="70BE2CBC" w14:textId="2D3AC1C1" w:rsidTr="00971C42">
            <w:trPr>
              <w:trHeight w:val="312"/>
            </w:trPr>
            <w:tc>
              <w:tcPr>
                <w:tcW w:w="2915" w:type="dxa"/>
                <w:noWrap/>
                <w:hideMark/>
              </w:tcPr>
              <w:p w14:paraId="01CC0D32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Tirol</w:t>
                </w:r>
              </w:p>
            </w:tc>
            <w:tc>
              <w:tcPr>
                <w:tcW w:w="1129" w:type="dxa"/>
                <w:noWrap/>
                <w:vAlign w:val="center"/>
                <w:hideMark/>
              </w:tcPr>
              <w:p w14:paraId="0C22F06A" w14:textId="39BCBFE6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8 046</w:t>
                </w:r>
              </w:p>
            </w:tc>
            <w:tc>
              <w:tcPr>
                <w:tcW w:w="1129" w:type="dxa"/>
                <w:noWrap/>
                <w:vAlign w:val="center"/>
                <w:hideMark/>
              </w:tcPr>
              <w:p w14:paraId="336DBD4C" w14:textId="2D935A61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7 692</w:t>
                </w:r>
              </w:p>
            </w:tc>
            <w:tc>
              <w:tcPr>
                <w:tcW w:w="1129" w:type="dxa"/>
                <w:noWrap/>
                <w:vAlign w:val="center"/>
                <w:hideMark/>
              </w:tcPr>
              <w:p w14:paraId="1403CC38" w14:textId="387A443F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354</w:t>
                </w:r>
              </w:p>
            </w:tc>
            <w:tc>
              <w:tcPr>
                <w:tcW w:w="1049" w:type="dxa"/>
                <w:vAlign w:val="center"/>
              </w:tcPr>
              <w:p w14:paraId="0614A22E" w14:textId="7E79FD38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7C0766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856E89" w:rsidRPr="00797BDF" w14:paraId="7E229BDC" w14:textId="0FE6F48E" w:rsidTr="00971C42">
            <w:trPr>
              <w:trHeight w:val="312"/>
            </w:trPr>
            <w:tc>
              <w:tcPr>
                <w:tcW w:w="2915" w:type="dxa"/>
                <w:noWrap/>
                <w:hideMark/>
              </w:tcPr>
              <w:p w14:paraId="4AC72D2F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Vorarlberg</w:t>
                </w:r>
              </w:p>
            </w:tc>
            <w:tc>
              <w:tcPr>
                <w:tcW w:w="1129" w:type="dxa"/>
                <w:noWrap/>
                <w:vAlign w:val="center"/>
                <w:hideMark/>
              </w:tcPr>
              <w:p w14:paraId="561D3020" w14:textId="1826661E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4 383</w:t>
                </w:r>
              </w:p>
            </w:tc>
            <w:tc>
              <w:tcPr>
                <w:tcW w:w="1129" w:type="dxa"/>
                <w:noWrap/>
                <w:vAlign w:val="center"/>
                <w:hideMark/>
              </w:tcPr>
              <w:p w14:paraId="38CC237A" w14:textId="69317DEA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4 196</w:t>
                </w:r>
              </w:p>
            </w:tc>
            <w:tc>
              <w:tcPr>
                <w:tcW w:w="1129" w:type="dxa"/>
                <w:noWrap/>
                <w:vAlign w:val="center"/>
                <w:hideMark/>
              </w:tcPr>
              <w:p w14:paraId="0A79CFB9" w14:textId="7D8C50F5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187</w:t>
                </w:r>
              </w:p>
            </w:tc>
            <w:tc>
              <w:tcPr>
                <w:tcW w:w="1049" w:type="dxa"/>
                <w:vAlign w:val="center"/>
              </w:tcPr>
              <w:p w14:paraId="3ABD4B07" w14:textId="08C41996" w:rsidR="00856E89" w:rsidRPr="00B530E9" w:rsidRDefault="00856E89" w:rsidP="00856E89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7C0766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856E89" w:rsidRPr="00797BDF" w14:paraId="1F8D49FF" w14:textId="0F421689" w:rsidTr="00971C42">
            <w:trPr>
              <w:trHeight w:val="312"/>
            </w:trPr>
            <w:tc>
              <w:tcPr>
                <w:tcW w:w="2915" w:type="dxa"/>
                <w:noWrap/>
                <w:hideMark/>
              </w:tcPr>
              <w:p w14:paraId="10C234D8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Gesamt</w:t>
                </w:r>
              </w:p>
            </w:tc>
            <w:tc>
              <w:tcPr>
                <w:tcW w:w="1129" w:type="dxa"/>
                <w:shd w:val="clear" w:color="auto" w:fill="F9FFC1"/>
                <w:noWrap/>
                <w:vAlign w:val="center"/>
                <w:hideMark/>
              </w:tcPr>
              <w:p w14:paraId="057207EE" w14:textId="350DCAA8" w:rsidR="00856E89" w:rsidRPr="00320A95" w:rsidRDefault="00856E89" w:rsidP="00856E89">
                <w:pPr>
                  <w:pStyle w:val="TD"/>
                  <w:rPr>
                    <w:rStyle w:val="Fett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86 898</w:t>
                </w:r>
              </w:p>
            </w:tc>
            <w:tc>
              <w:tcPr>
                <w:tcW w:w="1129" w:type="dxa"/>
                <w:noWrap/>
                <w:vAlign w:val="center"/>
                <w:hideMark/>
              </w:tcPr>
              <w:p w14:paraId="02A6F78D" w14:textId="295F1E9B" w:rsidR="00856E89" w:rsidRPr="00B530E9" w:rsidRDefault="00856E89" w:rsidP="00856E89">
                <w:pPr>
                  <w:pStyle w:val="TD"/>
                  <w:rPr>
                    <w:rStyle w:val="Fett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82 107</w:t>
                </w:r>
              </w:p>
            </w:tc>
            <w:tc>
              <w:tcPr>
                <w:tcW w:w="1129" w:type="dxa"/>
                <w:noWrap/>
                <w:vAlign w:val="center"/>
                <w:hideMark/>
              </w:tcPr>
              <w:p w14:paraId="5A7397A4" w14:textId="68A4195B" w:rsidR="00856E89" w:rsidRPr="00B530E9" w:rsidRDefault="00856E89" w:rsidP="00856E89">
                <w:pPr>
                  <w:pStyle w:val="TD"/>
                  <w:rPr>
                    <w:rStyle w:val="Fett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4 791</w:t>
                </w:r>
              </w:p>
            </w:tc>
            <w:tc>
              <w:tcPr>
                <w:tcW w:w="1049" w:type="dxa"/>
                <w:vAlign w:val="center"/>
              </w:tcPr>
              <w:p w14:paraId="52ACD963" w14:textId="59B96842" w:rsidR="00856E89" w:rsidRPr="00B530E9" w:rsidRDefault="00856E89" w:rsidP="00856E89">
                <w:pPr>
                  <w:pStyle w:val="TD"/>
                  <w:rPr>
                    <w:rStyle w:val="Fett"/>
                    <w:b w:val="0"/>
                    <w:szCs w:val="20"/>
                  </w:rPr>
                </w:pPr>
                <w:r w:rsidRPr="007C0766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</w:tbl>
      </w:sdtContent>
    </w:sdt>
    <w:p w14:paraId="18478FE4" w14:textId="79FA169A" w:rsidR="00797BDF" w:rsidRDefault="00797BDF" w:rsidP="00856E89">
      <w:pPr>
        <w:pStyle w:val="Untertitel"/>
      </w:pPr>
    </w:p>
    <w:p w14:paraId="0A421DEA" w14:textId="77777777" w:rsidR="00CA2F5C" w:rsidRPr="00CA2F5C" w:rsidRDefault="00CA2F5C" w:rsidP="00CA2F5C"/>
    <w:p w14:paraId="679DC26E" w14:textId="77777777" w:rsidR="00C6332C" w:rsidRPr="00C6332C" w:rsidRDefault="00C6332C" w:rsidP="00C6332C"/>
    <w:p w14:paraId="10A73B07" w14:textId="77777777" w:rsidR="00D56BF8" w:rsidRPr="00D56BF8" w:rsidRDefault="00D56BF8" w:rsidP="00D56BF8"/>
    <w:p w14:paraId="494F15DB" w14:textId="514204E2" w:rsidR="005D75F4" w:rsidRDefault="005D75F4" w:rsidP="005D75F4">
      <w:pPr>
        <w:pStyle w:val="Beschriftung"/>
        <w:pageBreakBefore/>
      </w:pPr>
      <w:r>
        <w:lastRenderedPageBreak/>
        <w:t xml:space="preserve">Tabelle </w:t>
      </w:r>
      <w:r w:rsidR="000B4683">
        <w:fldChar w:fldCharType="begin"/>
      </w:r>
      <w:r w:rsidR="000B4683">
        <w:instrText xml:space="preserve"> SEQ Tabelle \* ARABIC </w:instrText>
      </w:r>
      <w:r w:rsidR="000B4683">
        <w:fldChar w:fldCharType="separate"/>
      </w:r>
      <w:r w:rsidR="00B90CA5">
        <w:rPr>
          <w:noProof/>
        </w:rPr>
        <w:t>12</w:t>
      </w:r>
      <w:r w:rsidR="000B4683">
        <w:rPr>
          <w:noProof/>
        </w:rPr>
        <w:fldChar w:fldCharType="end"/>
      </w:r>
      <w:r>
        <w:t xml:space="preserve"> </w:t>
      </w:r>
      <w:r w:rsidRPr="004F0615">
        <w:t>Gesamt: Fallstatistik Bundesländer nach Lebensjahren, erstellt am</w:t>
      </w:r>
      <w:r w:rsidRPr="007337DC">
        <w:t xml:space="preserve">: </w:t>
      </w:r>
      <w:r w:rsidR="005561D6">
        <w:t xml:space="preserve">01. </w:t>
      </w:r>
      <w:r w:rsidR="00856E89">
        <w:t>Oktober</w:t>
      </w:r>
      <w:r w:rsidR="005561D6">
        <w:t xml:space="preserve"> 2025</w:t>
      </w:r>
    </w:p>
    <w:sdt>
      <w:sdtPr>
        <w:rPr>
          <w:b w:val="0"/>
        </w:rPr>
        <w:alias w:val="axesPDF - Tabelle"/>
        <w:tag w:val="axesPDF:ID:Table:bdcf50d3-a828-4134-9681-1e1255a583ae"/>
        <w:id w:val="1984495250"/>
        <w:placeholder>
          <w:docPart w:val="F2089737B2F3480B97687D413BB7E3CA"/>
        </w:placeholder>
      </w:sdtPr>
      <w:sdtEndPr>
        <w:rPr>
          <w:rFonts w:ascii="Helv" w:hAnsi="Helv"/>
          <w:lang w:val="de-AT"/>
        </w:rPr>
      </w:sdtEndPr>
      <w:sdtContent>
        <w:tbl>
          <w:tblPr>
            <w:tblStyle w:val="Tabellenraster"/>
            <w:tblW w:w="5000" w:type="pct"/>
            <w:tblLayout w:type="fixed"/>
            <w:tblLook w:val="0420" w:firstRow="1" w:lastRow="0" w:firstColumn="0" w:lastColumn="0" w:noHBand="0" w:noVBand="1"/>
          </w:tblPr>
          <w:tblGrid>
            <w:gridCol w:w="1938"/>
            <w:gridCol w:w="1051"/>
            <w:gridCol w:w="1051"/>
            <w:gridCol w:w="1051"/>
            <w:gridCol w:w="1051"/>
            <w:gridCol w:w="1051"/>
            <w:gridCol w:w="1052"/>
            <w:gridCol w:w="1051"/>
            <w:gridCol w:w="1051"/>
            <w:gridCol w:w="1051"/>
            <w:gridCol w:w="1051"/>
            <w:gridCol w:w="1051"/>
            <w:gridCol w:w="1052"/>
          </w:tblGrid>
          <w:tr w:rsidR="009049B0" w:rsidRPr="00797BDF" w14:paraId="0E629E98" w14:textId="4F0FA371" w:rsidTr="008021B6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12"/>
            </w:trPr>
            <w:tc>
              <w:tcPr>
                <w:tcW w:w="1938" w:type="dxa"/>
                <w:shd w:val="clear" w:color="auto" w:fill="F9FFC2" w:themeFill="accent6" w:themeFillTint="33"/>
                <w:noWrap/>
                <w:hideMark/>
              </w:tcPr>
              <w:p w14:paraId="0C67CE63" w14:textId="6BFCA133" w:rsidR="009049B0" w:rsidRPr="00797BDF" w:rsidRDefault="009049B0" w:rsidP="009049B0">
                <w:pPr>
                  <w:pStyle w:val="TH-Spaltelinks"/>
                  <w:rPr>
                    <w:lang w:val="de-AT"/>
                  </w:rPr>
                </w:pPr>
                <w:r w:rsidRPr="00797BDF">
                  <w:rPr>
                    <w:lang w:val="de-AT"/>
                  </w:rPr>
                  <w:t>Bundesländer</w:t>
                </w:r>
              </w:p>
            </w:tc>
            <w:tc>
              <w:tcPr>
                <w:tcW w:w="1051" w:type="dxa"/>
                <w:shd w:val="clear" w:color="auto" w:fill="F9FFC2" w:themeFill="accent6" w:themeFillTint="33"/>
                <w:noWrap/>
                <w:hideMark/>
              </w:tcPr>
              <w:p w14:paraId="0565540E" w14:textId="391CE171" w:rsidR="009049B0" w:rsidRPr="00797BDF" w:rsidRDefault="009049B0" w:rsidP="009049B0">
                <w:pPr>
                  <w:pStyle w:val="TH-Spalte"/>
                  <w:rPr>
                    <w:lang w:val="de-AT"/>
                  </w:rPr>
                </w:pPr>
                <w:r>
                  <w:t xml:space="preserve">1. Jahr </w:t>
                </w:r>
                <w:r>
                  <w:br/>
                  <w:t>insgesamt</w:t>
                </w:r>
              </w:p>
            </w:tc>
            <w:tc>
              <w:tcPr>
                <w:tcW w:w="1051" w:type="dxa"/>
                <w:shd w:val="clear" w:color="auto" w:fill="FFFFFF" w:themeFill="background2"/>
                <w:noWrap/>
                <w:hideMark/>
              </w:tcPr>
              <w:p w14:paraId="1B565762" w14:textId="253152EA" w:rsidR="009049B0" w:rsidRPr="00FD3384" w:rsidRDefault="009049B0" w:rsidP="009049B0">
                <w:pPr>
                  <w:pStyle w:val="TH-Spalte"/>
                  <w:rPr>
                    <w:lang w:val="de-AT"/>
                  </w:rPr>
                </w:pPr>
                <w:r w:rsidRPr="00FD3384">
                  <w:t>1. Jahr</w:t>
                </w:r>
                <w:r w:rsidRPr="00FD3384">
                  <w:rPr>
                    <w:lang w:val="de-AT"/>
                  </w:rPr>
                  <w:t xml:space="preserve"> </w:t>
                </w:r>
                <w:r w:rsidRPr="00FD3384">
                  <w:br/>
                  <w:t>weiblich</w:t>
                </w:r>
              </w:p>
            </w:tc>
            <w:tc>
              <w:tcPr>
                <w:tcW w:w="1051" w:type="dxa"/>
                <w:shd w:val="clear" w:color="auto" w:fill="FFFFFF" w:themeFill="background2"/>
                <w:noWrap/>
                <w:hideMark/>
              </w:tcPr>
              <w:p w14:paraId="5A630A37" w14:textId="46888256" w:rsidR="009049B0" w:rsidRPr="00FD3384" w:rsidRDefault="009049B0" w:rsidP="009049B0">
                <w:pPr>
                  <w:pStyle w:val="TH-Spalte"/>
                  <w:rPr>
                    <w:lang w:val="de-AT"/>
                  </w:rPr>
                </w:pPr>
                <w:r w:rsidRPr="00FD3384">
                  <w:t>1. Jahr</w:t>
                </w:r>
                <w:r w:rsidRPr="00FD3384">
                  <w:rPr>
                    <w:lang w:val="de-AT"/>
                  </w:rPr>
                  <w:t xml:space="preserve"> </w:t>
                </w:r>
                <w:r w:rsidRPr="00FD3384">
                  <w:br/>
                  <w:t>männlich</w:t>
                </w:r>
              </w:p>
            </w:tc>
            <w:tc>
              <w:tcPr>
                <w:tcW w:w="1051" w:type="dxa"/>
                <w:shd w:val="clear" w:color="auto" w:fill="auto"/>
              </w:tcPr>
              <w:p w14:paraId="4871F98A" w14:textId="34421E08" w:rsidR="009049B0" w:rsidRDefault="009049B0" w:rsidP="009049B0">
                <w:pPr>
                  <w:pStyle w:val="TH-Spalte"/>
                </w:pPr>
                <w:r>
                  <w:t>1. Jahr</w:t>
                </w:r>
                <w:r>
                  <w:br/>
                </w:r>
                <w:proofErr w:type="spellStart"/>
                <w:r>
                  <w:t>inter</w:t>
                </w:r>
                <w:proofErr w:type="spellEnd"/>
                <w:r>
                  <w:t>/</w:t>
                </w:r>
                <w:r>
                  <w:br/>
                  <w:t>divers</w:t>
                </w:r>
              </w:p>
            </w:tc>
            <w:tc>
              <w:tcPr>
                <w:tcW w:w="1051" w:type="dxa"/>
                <w:shd w:val="clear" w:color="auto" w:fill="F9FFC2" w:themeFill="accent6" w:themeFillTint="33"/>
                <w:noWrap/>
                <w:hideMark/>
              </w:tcPr>
              <w:p w14:paraId="248BC1FD" w14:textId="45181888" w:rsidR="009049B0" w:rsidRPr="00797BDF" w:rsidRDefault="009049B0" w:rsidP="009049B0">
                <w:pPr>
                  <w:pStyle w:val="TH-Spalte"/>
                  <w:rPr>
                    <w:lang w:val="de-AT"/>
                  </w:rPr>
                </w:pPr>
                <w:r>
                  <w:t xml:space="preserve">2. Jahr </w:t>
                </w:r>
                <w:r>
                  <w:br/>
                  <w:t>insgesamt</w:t>
                </w:r>
              </w:p>
            </w:tc>
            <w:tc>
              <w:tcPr>
                <w:tcW w:w="1052" w:type="dxa"/>
                <w:shd w:val="clear" w:color="auto" w:fill="FFFFFF" w:themeFill="background2"/>
                <w:noWrap/>
                <w:hideMark/>
              </w:tcPr>
              <w:p w14:paraId="209DD0DE" w14:textId="749584C3" w:rsidR="009049B0" w:rsidRPr="00FD3384" w:rsidRDefault="009049B0" w:rsidP="009049B0">
                <w:pPr>
                  <w:pStyle w:val="TH-Spalte"/>
                  <w:rPr>
                    <w:lang w:val="de-AT"/>
                  </w:rPr>
                </w:pPr>
                <w:r w:rsidRPr="00FD3384">
                  <w:t>2. Jahr</w:t>
                </w:r>
                <w:r w:rsidRPr="00FD3384">
                  <w:rPr>
                    <w:lang w:val="de-AT"/>
                  </w:rPr>
                  <w:t xml:space="preserve"> </w:t>
                </w:r>
                <w:r w:rsidRPr="00FD3384">
                  <w:br/>
                  <w:t>weiblich</w:t>
                </w:r>
              </w:p>
            </w:tc>
            <w:tc>
              <w:tcPr>
                <w:tcW w:w="1051" w:type="dxa"/>
                <w:shd w:val="clear" w:color="auto" w:fill="FFFFFF" w:themeFill="background2"/>
                <w:noWrap/>
                <w:hideMark/>
              </w:tcPr>
              <w:p w14:paraId="616292D6" w14:textId="32D01A92" w:rsidR="009049B0" w:rsidRPr="00FD3384" w:rsidRDefault="009049B0" w:rsidP="009049B0">
                <w:pPr>
                  <w:pStyle w:val="TH-Spalte"/>
                  <w:rPr>
                    <w:lang w:val="de-AT"/>
                  </w:rPr>
                </w:pPr>
                <w:r w:rsidRPr="00FD3384">
                  <w:t>2. Jahr</w:t>
                </w:r>
                <w:r w:rsidRPr="00FD3384">
                  <w:rPr>
                    <w:lang w:val="de-AT"/>
                  </w:rPr>
                  <w:t xml:space="preserve"> </w:t>
                </w:r>
                <w:r w:rsidRPr="00FD3384">
                  <w:br/>
                  <w:t>männlich</w:t>
                </w:r>
              </w:p>
            </w:tc>
            <w:tc>
              <w:tcPr>
                <w:tcW w:w="1051" w:type="dxa"/>
                <w:shd w:val="clear" w:color="auto" w:fill="auto"/>
              </w:tcPr>
              <w:p w14:paraId="14753BCA" w14:textId="6A709D57" w:rsidR="009049B0" w:rsidRDefault="009049B0" w:rsidP="009049B0">
                <w:pPr>
                  <w:pStyle w:val="TH-Spalte"/>
                </w:pPr>
                <w:r>
                  <w:t>2. Jahr</w:t>
                </w:r>
                <w:r>
                  <w:br/>
                </w:r>
                <w:proofErr w:type="spellStart"/>
                <w:r>
                  <w:t>inter</w:t>
                </w:r>
                <w:proofErr w:type="spellEnd"/>
                <w:r>
                  <w:t>/</w:t>
                </w:r>
                <w:r>
                  <w:br/>
                  <w:t>divers</w:t>
                </w:r>
              </w:p>
            </w:tc>
            <w:tc>
              <w:tcPr>
                <w:tcW w:w="1051" w:type="dxa"/>
                <w:shd w:val="clear" w:color="auto" w:fill="F9FFC2" w:themeFill="accent6" w:themeFillTint="33"/>
                <w:noWrap/>
                <w:hideMark/>
              </w:tcPr>
              <w:p w14:paraId="1DA812CE" w14:textId="4C37D1B7" w:rsidR="009049B0" w:rsidRPr="00797BDF" w:rsidRDefault="009049B0" w:rsidP="009049B0">
                <w:pPr>
                  <w:pStyle w:val="TH-Spalte"/>
                  <w:rPr>
                    <w:lang w:val="de-AT"/>
                  </w:rPr>
                </w:pPr>
                <w:r>
                  <w:t xml:space="preserve">3. Jahr </w:t>
                </w:r>
                <w:r>
                  <w:br/>
                  <w:t>insgesamt</w:t>
                </w:r>
              </w:p>
            </w:tc>
            <w:tc>
              <w:tcPr>
                <w:tcW w:w="1051" w:type="dxa"/>
                <w:shd w:val="clear" w:color="auto" w:fill="FFFFFF" w:themeFill="background2"/>
                <w:noWrap/>
                <w:hideMark/>
              </w:tcPr>
              <w:p w14:paraId="53E6345D" w14:textId="39A42997" w:rsidR="009049B0" w:rsidRPr="00FD3384" w:rsidRDefault="009049B0" w:rsidP="009049B0">
                <w:pPr>
                  <w:pStyle w:val="TH-Spalte"/>
                  <w:rPr>
                    <w:lang w:val="de-AT"/>
                  </w:rPr>
                </w:pPr>
                <w:r w:rsidRPr="00FD3384">
                  <w:t>3. Jahr</w:t>
                </w:r>
                <w:r w:rsidRPr="00FD3384">
                  <w:rPr>
                    <w:lang w:val="de-AT"/>
                  </w:rPr>
                  <w:t xml:space="preserve"> </w:t>
                </w:r>
                <w:r w:rsidRPr="00FD3384">
                  <w:br/>
                  <w:t>weiblich</w:t>
                </w:r>
              </w:p>
            </w:tc>
            <w:tc>
              <w:tcPr>
                <w:tcW w:w="1051" w:type="dxa"/>
                <w:shd w:val="clear" w:color="auto" w:fill="FFFFFF" w:themeFill="background2"/>
                <w:noWrap/>
                <w:hideMark/>
              </w:tcPr>
              <w:p w14:paraId="4173B139" w14:textId="553DFD81" w:rsidR="009049B0" w:rsidRPr="00FD3384" w:rsidRDefault="009049B0" w:rsidP="009049B0">
                <w:pPr>
                  <w:pStyle w:val="TH-Spalte"/>
                  <w:rPr>
                    <w:lang w:val="de-AT"/>
                  </w:rPr>
                </w:pPr>
                <w:r w:rsidRPr="00FD3384">
                  <w:t>3. Jahr</w:t>
                </w:r>
                <w:r w:rsidRPr="00FD3384">
                  <w:rPr>
                    <w:lang w:val="de-AT"/>
                  </w:rPr>
                  <w:t xml:space="preserve"> </w:t>
                </w:r>
                <w:r w:rsidRPr="00FD3384">
                  <w:br/>
                  <w:t>männlich</w:t>
                </w:r>
              </w:p>
            </w:tc>
            <w:tc>
              <w:tcPr>
                <w:tcW w:w="1052" w:type="dxa"/>
                <w:shd w:val="clear" w:color="auto" w:fill="FFFFFF" w:themeFill="background2"/>
              </w:tcPr>
              <w:p w14:paraId="148C5691" w14:textId="70841EF7" w:rsidR="009049B0" w:rsidRPr="00FD3384" w:rsidRDefault="009049B0" w:rsidP="009049B0">
                <w:pPr>
                  <w:pStyle w:val="TH-Spalte"/>
                </w:pPr>
                <w:r>
                  <w:t>3.Jahr</w:t>
                </w:r>
                <w:r>
                  <w:br/>
                </w:r>
                <w:proofErr w:type="spellStart"/>
                <w:r>
                  <w:t>inter</w:t>
                </w:r>
                <w:proofErr w:type="spellEnd"/>
                <w:r>
                  <w:t>/</w:t>
                </w:r>
                <w:r>
                  <w:br/>
                  <w:t>divers</w:t>
                </w:r>
              </w:p>
            </w:tc>
          </w:tr>
          <w:tr w:rsidR="00856E89" w:rsidRPr="00797BDF" w14:paraId="35A6BAB0" w14:textId="1B23ACF4" w:rsidTr="006037E6">
            <w:trPr>
              <w:trHeight w:val="312"/>
            </w:trPr>
            <w:tc>
              <w:tcPr>
                <w:tcW w:w="1938" w:type="dxa"/>
                <w:noWrap/>
                <w:hideMark/>
              </w:tcPr>
              <w:p w14:paraId="786ADA3F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Wien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3643A975" w14:textId="1EF1F35F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11 218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5CC8D008" w14:textId="31DC1FA5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10 780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1EE1BDA4" w14:textId="54915161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438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3DFDCB28" w14:textId="07473140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55350449" w14:textId="00699059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6 655</w:t>
                </w:r>
              </w:p>
            </w:tc>
            <w:tc>
              <w:tcPr>
                <w:tcW w:w="1052" w:type="dxa"/>
                <w:noWrap/>
                <w:vAlign w:val="center"/>
                <w:hideMark/>
              </w:tcPr>
              <w:p w14:paraId="6DF237D6" w14:textId="02827361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6 021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00550C59" w14:textId="10F2700F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634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7E001FE6" w14:textId="36C7B047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59C772B2" w14:textId="210548EF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1 335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5387F1A1" w14:textId="3C66E315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1 069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214D82FC" w14:textId="0EA09159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266</w:t>
                </w:r>
              </w:p>
            </w:tc>
            <w:tc>
              <w:tcPr>
                <w:tcW w:w="1052" w:type="dxa"/>
              </w:tcPr>
              <w:p w14:paraId="7B4E1D8F" w14:textId="55C9C08D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 w:rsidRPr="00913A9D">
                  <w:rPr>
                    <w:rFonts w:ascii="Helv" w:hAnsi="Helv"/>
                    <w:lang w:val="de-AT"/>
                  </w:rPr>
                  <w:t>0</w:t>
                </w:r>
              </w:p>
            </w:tc>
          </w:tr>
          <w:tr w:rsidR="00856E89" w:rsidRPr="00797BDF" w14:paraId="7A77B524" w14:textId="45F8C5F7" w:rsidTr="006037E6">
            <w:trPr>
              <w:trHeight w:val="312"/>
            </w:trPr>
            <w:tc>
              <w:tcPr>
                <w:tcW w:w="1938" w:type="dxa"/>
                <w:noWrap/>
                <w:hideMark/>
              </w:tcPr>
              <w:p w14:paraId="5854D42B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Niederösterreich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495C547B" w14:textId="2585BF51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8 759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7621CADF" w14:textId="585560B5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8 514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0970C533" w14:textId="6EEE3B31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245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3A60E921" w14:textId="6571168A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4649F67D" w14:textId="022F944D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4 823</w:t>
                </w:r>
              </w:p>
            </w:tc>
            <w:tc>
              <w:tcPr>
                <w:tcW w:w="1052" w:type="dxa"/>
                <w:noWrap/>
                <w:vAlign w:val="center"/>
                <w:hideMark/>
              </w:tcPr>
              <w:p w14:paraId="1E8205C2" w14:textId="4E269B22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4 453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7D23AFFA" w14:textId="1ED328FD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370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2BEE0328" w14:textId="69AE44C2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5D22F51E" w14:textId="074C926B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904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21225DF0" w14:textId="690D797E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858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3E7A7217" w14:textId="65722DDD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46</w:t>
                </w:r>
              </w:p>
            </w:tc>
            <w:tc>
              <w:tcPr>
                <w:tcW w:w="1052" w:type="dxa"/>
              </w:tcPr>
              <w:p w14:paraId="324D1D6A" w14:textId="13E4978B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 w:rsidRPr="00913A9D">
                  <w:rPr>
                    <w:rFonts w:ascii="Helv" w:hAnsi="Helv"/>
                    <w:lang w:val="de-AT"/>
                  </w:rPr>
                  <w:t>0</w:t>
                </w:r>
              </w:p>
            </w:tc>
          </w:tr>
          <w:tr w:rsidR="00856E89" w:rsidRPr="00797BDF" w14:paraId="2090CC23" w14:textId="78DA1CCF" w:rsidTr="006037E6">
            <w:trPr>
              <w:trHeight w:val="312"/>
            </w:trPr>
            <w:tc>
              <w:tcPr>
                <w:tcW w:w="1938" w:type="dxa"/>
                <w:noWrap/>
                <w:hideMark/>
              </w:tcPr>
              <w:p w14:paraId="5D6D2FA5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Burgenland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40C9B9AA" w14:textId="756A0B20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1 258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15E477BE" w14:textId="432CE3F0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1 236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78D26459" w14:textId="7B909E7C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22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4B21065F" w14:textId="11724DB1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3A60B09B" w14:textId="72F937C9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825</w:t>
                </w:r>
              </w:p>
            </w:tc>
            <w:tc>
              <w:tcPr>
                <w:tcW w:w="1052" w:type="dxa"/>
                <w:noWrap/>
                <w:vAlign w:val="center"/>
                <w:hideMark/>
              </w:tcPr>
              <w:p w14:paraId="2A63F0F8" w14:textId="2AEBE21D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795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57201895" w14:textId="71F211C8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30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2F998701" w14:textId="640316CB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055BF8B4" w14:textId="5316E2ED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172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3460CC6F" w14:textId="689BACC8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170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008F9D43" w14:textId="3B5D754C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</w:t>
                </w:r>
              </w:p>
            </w:tc>
            <w:tc>
              <w:tcPr>
                <w:tcW w:w="1052" w:type="dxa"/>
              </w:tcPr>
              <w:p w14:paraId="4810FCE2" w14:textId="7B571C83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 w:rsidRPr="00913A9D">
                  <w:rPr>
                    <w:rFonts w:ascii="Helv" w:hAnsi="Helv"/>
                    <w:lang w:val="de-AT"/>
                  </w:rPr>
                  <w:t>0</w:t>
                </w:r>
              </w:p>
            </w:tc>
          </w:tr>
          <w:tr w:rsidR="00856E89" w:rsidRPr="00797BDF" w14:paraId="77FADDF5" w14:textId="516506EC" w:rsidTr="006037E6">
            <w:trPr>
              <w:trHeight w:val="312"/>
            </w:trPr>
            <w:tc>
              <w:tcPr>
                <w:tcW w:w="1938" w:type="dxa"/>
                <w:noWrap/>
                <w:hideMark/>
              </w:tcPr>
              <w:p w14:paraId="6DF4286A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Oberösterreich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4ABF5DB6" w14:textId="4DF7196B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9 726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2A7AE044" w14:textId="0895DF35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9 287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46FA5FAD" w14:textId="480A2EB0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439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53544E10" w14:textId="6EEC8803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0E355AEC" w14:textId="34E3355D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5 560</w:t>
                </w:r>
              </w:p>
            </w:tc>
            <w:tc>
              <w:tcPr>
                <w:tcW w:w="1052" w:type="dxa"/>
                <w:noWrap/>
                <w:vAlign w:val="center"/>
                <w:hideMark/>
              </w:tcPr>
              <w:p w14:paraId="2FEDD8DE" w14:textId="3E88DECC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5 108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52A57AEA" w14:textId="307DC83F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452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4CFE0755" w14:textId="1E3E294D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31693AAD" w14:textId="728B35A5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1 054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2CFCC641" w14:textId="50BF7866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1 016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784E896C" w14:textId="6C7D480F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38</w:t>
                </w:r>
              </w:p>
            </w:tc>
            <w:tc>
              <w:tcPr>
                <w:tcW w:w="1052" w:type="dxa"/>
              </w:tcPr>
              <w:p w14:paraId="0EEBB842" w14:textId="5AC5C201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 w:rsidRPr="00913A9D">
                  <w:rPr>
                    <w:rFonts w:ascii="Helv" w:hAnsi="Helv"/>
                    <w:lang w:val="de-AT"/>
                  </w:rPr>
                  <w:t>0</w:t>
                </w:r>
              </w:p>
            </w:tc>
          </w:tr>
          <w:tr w:rsidR="00856E89" w:rsidRPr="00797BDF" w14:paraId="3C4A51EA" w14:textId="1C739FDC" w:rsidTr="006037E6">
            <w:trPr>
              <w:trHeight w:val="312"/>
            </w:trPr>
            <w:tc>
              <w:tcPr>
                <w:tcW w:w="1938" w:type="dxa"/>
                <w:noWrap/>
                <w:hideMark/>
              </w:tcPr>
              <w:p w14:paraId="6E21E53B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Steiermark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2563F18F" w14:textId="3363D97B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7 145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0636CECC" w14:textId="0EE2D0B9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6 759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7FA82566" w14:textId="4ACEAAE7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386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10861132" w14:textId="6DEDA1ED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70AFAA38" w14:textId="68909C46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3 650</w:t>
                </w:r>
              </w:p>
            </w:tc>
            <w:tc>
              <w:tcPr>
                <w:tcW w:w="1052" w:type="dxa"/>
                <w:noWrap/>
                <w:vAlign w:val="center"/>
                <w:hideMark/>
              </w:tcPr>
              <w:p w14:paraId="1E222367" w14:textId="2F11C79D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3 294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1EB4E00A" w14:textId="67E22BF2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356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75FA9129" w14:textId="686E4718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1C03AD43" w14:textId="13D7CE26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668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541A9DB5" w14:textId="486D06BF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635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1C2115B4" w14:textId="763E0C93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33</w:t>
                </w:r>
              </w:p>
            </w:tc>
            <w:tc>
              <w:tcPr>
                <w:tcW w:w="1052" w:type="dxa"/>
              </w:tcPr>
              <w:p w14:paraId="54E1AD34" w14:textId="61DC7C96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 w:rsidRPr="00913A9D">
                  <w:rPr>
                    <w:rFonts w:ascii="Helv" w:hAnsi="Helv"/>
                    <w:lang w:val="de-AT"/>
                  </w:rPr>
                  <w:t>0</w:t>
                </w:r>
              </w:p>
            </w:tc>
          </w:tr>
          <w:tr w:rsidR="00856E89" w:rsidRPr="00797BDF" w14:paraId="443A55A5" w14:textId="1922CF7E" w:rsidTr="006037E6">
            <w:trPr>
              <w:trHeight w:val="312"/>
            </w:trPr>
            <w:tc>
              <w:tcPr>
                <w:tcW w:w="1938" w:type="dxa"/>
                <w:noWrap/>
                <w:hideMark/>
              </w:tcPr>
              <w:p w14:paraId="0A354857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Kärnten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3924EC46" w14:textId="2EA94433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2 998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58891BE2" w14:textId="4FF9AD3D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2 911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1EFFA0DE" w14:textId="67213C73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87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14D65CA4" w14:textId="2D4EC5A1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4FCB307A" w14:textId="6A311547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1 612</w:t>
                </w:r>
              </w:p>
            </w:tc>
            <w:tc>
              <w:tcPr>
                <w:tcW w:w="1052" w:type="dxa"/>
                <w:noWrap/>
                <w:vAlign w:val="center"/>
                <w:hideMark/>
              </w:tcPr>
              <w:p w14:paraId="410F8B44" w14:textId="396DE5B2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1 506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0C5E8C78" w14:textId="67164B6F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106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1637BBA9" w14:textId="76292922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223F8620" w14:textId="439AA1B5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258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7A094BBE" w14:textId="44DE8BA4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247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51ABBB39" w14:textId="182F8E36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11</w:t>
                </w:r>
              </w:p>
            </w:tc>
            <w:tc>
              <w:tcPr>
                <w:tcW w:w="1052" w:type="dxa"/>
              </w:tcPr>
              <w:p w14:paraId="5B0C1103" w14:textId="5766AAAB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 w:rsidRPr="00913A9D">
                  <w:rPr>
                    <w:rFonts w:ascii="Helv" w:hAnsi="Helv"/>
                    <w:lang w:val="de-AT"/>
                  </w:rPr>
                  <w:t>0</w:t>
                </w:r>
              </w:p>
            </w:tc>
          </w:tr>
          <w:tr w:rsidR="00856E89" w:rsidRPr="00797BDF" w14:paraId="12776F8C" w14:textId="080597B5" w:rsidTr="006037E6">
            <w:trPr>
              <w:trHeight w:val="312"/>
            </w:trPr>
            <w:tc>
              <w:tcPr>
                <w:tcW w:w="1938" w:type="dxa"/>
                <w:noWrap/>
                <w:hideMark/>
              </w:tcPr>
              <w:p w14:paraId="0CF46FEA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Salzburg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187616BD" w14:textId="331E35DD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3 482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05530304" w14:textId="477628EC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3 333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5CA76653" w14:textId="50DDE60A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149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4180B2B8" w14:textId="12B2514A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1D0D6EFF" w14:textId="34A0176D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2 001</w:t>
                </w:r>
              </w:p>
            </w:tc>
            <w:tc>
              <w:tcPr>
                <w:tcW w:w="1052" w:type="dxa"/>
                <w:noWrap/>
                <w:vAlign w:val="center"/>
                <w:hideMark/>
              </w:tcPr>
              <w:p w14:paraId="2767F53E" w14:textId="71C6E5BE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1 871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5A3825BC" w14:textId="24B3EEB8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130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3CF4ACAB" w14:textId="4850B5CD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370C91D0" w14:textId="16A41C96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366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78429D58" w14:textId="05AB740F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356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2E9B2F6F" w14:textId="3C9B4A75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10</w:t>
                </w:r>
              </w:p>
            </w:tc>
            <w:tc>
              <w:tcPr>
                <w:tcW w:w="1052" w:type="dxa"/>
              </w:tcPr>
              <w:p w14:paraId="7EF9D29C" w14:textId="73A5EB57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 w:rsidRPr="00913A9D">
                  <w:rPr>
                    <w:rFonts w:ascii="Helv" w:hAnsi="Helv"/>
                    <w:lang w:val="de-AT"/>
                  </w:rPr>
                  <w:t>0</w:t>
                </w:r>
              </w:p>
            </w:tc>
          </w:tr>
          <w:tr w:rsidR="00856E89" w:rsidRPr="00797BDF" w14:paraId="5985D061" w14:textId="77FA3C63" w:rsidTr="006037E6">
            <w:trPr>
              <w:trHeight w:val="312"/>
            </w:trPr>
            <w:tc>
              <w:tcPr>
                <w:tcW w:w="1938" w:type="dxa"/>
                <w:noWrap/>
                <w:hideMark/>
              </w:tcPr>
              <w:p w14:paraId="0AFF0682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Tirol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74A968FD" w14:textId="7F1F35C2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4 674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222DA1DB" w14:textId="1D0208DB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4 521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4BA7106C" w14:textId="7E3F9C9F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153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387687B2" w14:textId="3431803C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632DCC1C" w14:textId="32B7A6CD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2 801</w:t>
                </w:r>
              </w:p>
            </w:tc>
            <w:tc>
              <w:tcPr>
                <w:tcW w:w="1052" w:type="dxa"/>
                <w:noWrap/>
                <w:vAlign w:val="center"/>
                <w:hideMark/>
              </w:tcPr>
              <w:p w14:paraId="6EFC35F2" w14:textId="2F309E96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2 616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5CAE74B5" w14:textId="07B23225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185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02D0DDAE" w14:textId="1AAE5BEE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2BC01DE5" w14:textId="6AB464D3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571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0447A161" w14:textId="2B700BAE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555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4B06A8C8" w14:textId="45BDD450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16</w:t>
                </w:r>
              </w:p>
            </w:tc>
            <w:tc>
              <w:tcPr>
                <w:tcW w:w="1052" w:type="dxa"/>
              </w:tcPr>
              <w:p w14:paraId="2BC43CEB" w14:textId="710966F6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 w:rsidRPr="00913A9D">
                  <w:rPr>
                    <w:rFonts w:ascii="Helv" w:hAnsi="Helv"/>
                    <w:lang w:val="de-AT"/>
                  </w:rPr>
                  <w:t>0</w:t>
                </w:r>
              </w:p>
            </w:tc>
          </w:tr>
          <w:tr w:rsidR="00856E89" w:rsidRPr="00797BDF" w14:paraId="6FB5A3D7" w14:textId="4A2F4F29" w:rsidTr="006037E6">
            <w:trPr>
              <w:trHeight w:val="312"/>
            </w:trPr>
            <w:tc>
              <w:tcPr>
                <w:tcW w:w="1938" w:type="dxa"/>
                <w:noWrap/>
                <w:hideMark/>
              </w:tcPr>
              <w:p w14:paraId="7D97FD44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Vorarlberg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4ADC0659" w14:textId="6AF0623B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2 541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75EC6CDB" w14:textId="3B520057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2 463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0A18F650" w14:textId="69D86FBA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78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646032EA" w14:textId="0B21052D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7AAE0C23" w14:textId="0B8D6B6E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1 546</w:t>
                </w:r>
              </w:p>
            </w:tc>
            <w:tc>
              <w:tcPr>
                <w:tcW w:w="1052" w:type="dxa"/>
                <w:noWrap/>
                <w:vAlign w:val="center"/>
                <w:hideMark/>
              </w:tcPr>
              <w:p w14:paraId="021499F2" w14:textId="1829F6D4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1 441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6B629CDF" w14:textId="13B859A7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105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0440B634" w14:textId="52B70B40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41290D8D" w14:textId="33D6C0A1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296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5EF9B269" w14:textId="72ADC972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292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2C3E5E55" w14:textId="39198764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</w:t>
                </w:r>
              </w:p>
            </w:tc>
            <w:tc>
              <w:tcPr>
                <w:tcW w:w="1052" w:type="dxa"/>
              </w:tcPr>
              <w:p w14:paraId="1F11568F" w14:textId="2CC2FCF7" w:rsidR="00856E89" w:rsidRPr="00913A9D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 w:rsidRPr="00913A9D">
                  <w:rPr>
                    <w:rFonts w:ascii="Helv" w:hAnsi="Helv"/>
                    <w:lang w:val="de-AT"/>
                  </w:rPr>
                  <w:t>0</w:t>
                </w:r>
              </w:p>
            </w:tc>
          </w:tr>
          <w:tr w:rsidR="00856E89" w:rsidRPr="00797BDF" w14:paraId="26446590" w14:textId="609FE671" w:rsidTr="006037E6">
            <w:trPr>
              <w:trHeight w:val="312"/>
            </w:trPr>
            <w:tc>
              <w:tcPr>
                <w:tcW w:w="1938" w:type="dxa"/>
                <w:noWrap/>
                <w:hideMark/>
              </w:tcPr>
              <w:p w14:paraId="265B5B74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Gesamt</w:t>
                </w:r>
              </w:p>
            </w:tc>
            <w:tc>
              <w:tcPr>
                <w:tcW w:w="1051" w:type="dxa"/>
                <w:shd w:val="clear" w:color="auto" w:fill="F9FFC1"/>
                <w:noWrap/>
                <w:vAlign w:val="center"/>
                <w:hideMark/>
              </w:tcPr>
              <w:p w14:paraId="19D03DCC" w14:textId="405E8356" w:rsidR="00856E89" w:rsidRPr="00913A9D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51 801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64DF679D" w14:textId="50304028" w:rsidR="00856E89" w:rsidRPr="00913A9D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49 804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6996EE30" w14:textId="159DFE3A" w:rsidR="00856E89" w:rsidRPr="00913A9D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1 997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3C9CE52A" w14:textId="7C526336" w:rsidR="00856E89" w:rsidRPr="00913A9D" w:rsidRDefault="00856E89" w:rsidP="00856E89">
                <w:pPr>
                  <w:pStyle w:val="TD"/>
                  <w:rPr>
                    <w:rStyle w:val="Fett"/>
                    <w:rFonts w:ascii="Helv" w:hAnsi="Helv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shd w:val="clear" w:color="auto" w:fill="F9FFC1"/>
                <w:noWrap/>
                <w:vAlign w:val="center"/>
                <w:hideMark/>
              </w:tcPr>
              <w:p w14:paraId="5E3CA6D0" w14:textId="0F1D8160" w:rsidR="00856E89" w:rsidRPr="00913A9D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29 473</w:t>
                </w:r>
              </w:p>
            </w:tc>
            <w:tc>
              <w:tcPr>
                <w:tcW w:w="1052" w:type="dxa"/>
                <w:noWrap/>
                <w:vAlign w:val="center"/>
                <w:hideMark/>
              </w:tcPr>
              <w:p w14:paraId="57D871AC" w14:textId="5D212670" w:rsidR="00856E89" w:rsidRPr="00913A9D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27 105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258DB3D8" w14:textId="4E02B155" w:rsidR="00856E89" w:rsidRPr="00913A9D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2 368</w:t>
                </w:r>
              </w:p>
            </w:tc>
            <w:tc>
              <w:tcPr>
                <w:tcW w:w="1051" w:type="dxa"/>
                <w:shd w:val="clear" w:color="auto" w:fill="auto"/>
                <w:vAlign w:val="center"/>
              </w:tcPr>
              <w:p w14:paraId="648FE6C2" w14:textId="42BDA839" w:rsidR="00856E89" w:rsidRPr="00913A9D" w:rsidRDefault="00856E89" w:rsidP="00856E89">
                <w:pPr>
                  <w:pStyle w:val="TD"/>
                  <w:rPr>
                    <w:rStyle w:val="Fett"/>
                    <w:rFonts w:ascii="Helv" w:hAnsi="Helv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51" w:type="dxa"/>
                <w:shd w:val="clear" w:color="auto" w:fill="F9FFC1"/>
                <w:noWrap/>
                <w:vAlign w:val="center"/>
                <w:hideMark/>
              </w:tcPr>
              <w:p w14:paraId="48392F93" w14:textId="7AA1B7B3" w:rsidR="00856E89" w:rsidRPr="00913A9D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5 624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54E2E687" w14:textId="14AE84BE" w:rsidR="00856E89" w:rsidRPr="00913A9D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5 198</w:t>
                </w:r>
              </w:p>
            </w:tc>
            <w:tc>
              <w:tcPr>
                <w:tcW w:w="1051" w:type="dxa"/>
                <w:noWrap/>
                <w:vAlign w:val="center"/>
                <w:hideMark/>
              </w:tcPr>
              <w:p w14:paraId="1FB2B7DD" w14:textId="2783AFC0" w:rsidR="00856E89" w:rsidRPr="00913A9D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426</w:t>
                </w:r>
              </w:p>
            </w:tc>
            <w:tc>
              <w:tcPr>
                <w:tcW w:w="1052" w:type="dxa"/>
              </w:tcPr>
              <w:p w14:paraId="659466F6" w14:textId="72B0A7D9" w:rsidR="00856E89" w:rsidRPr="00913A9D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 w:rsidRPr="00913A9D">
                  <w:rPr>
                    <w:rFonts w:ascii="Helv" w:hAnsi="Helv"/>
                    <w:lang w:val="de-AT"/>
                  </w:rPr>
                  <w:t>0</w:t>
                </w:r>
              </w:p>
            </w:tc>
          </w:tr>
        </w:tbl>
      </w:sdtContent>
    </w:sdt>
    <w:p w14:paraId="28F91BB5" w14:textId="2824845D" w:rsidR="00413D24" w:rsidRDefault="00413D24" w:rsidP="00856E89"/>
    <w:p w14:paraId="3A271FDA" w14:textId="77777777" w:rsidR="00487977" w:rsidRDefault="00487977" w:rsidP="00487977"/>
    <w:p w14:paraId="77A8B2C9" w14:textId="23D17A4A" w:rsidR="00413D24" w:rsidRDefault="00413D24" w:rsidP="00413D24">
      <w:pPr>
        <w:pStyle w:val="Untertitel"/>
      </w:pPr>
    </w:p>
    <w:p w14:paraId="364D3BE7" w14:textId="77777777" w:rsidR="00C148BA" w:rsidRPr="00C148BA" w:rsidRDefault="00C148BA" w:rsidP="00C148BA"/>
    <w:p w14:paraId="1DDFC687" w14:textId="6E6A8484" w:rsidR="00797BDF" w:rsidRDefault="00797BDF" w:rsidP="003C32AC">
      <w:pPr>
        <w:pStyle w:val="berschrift2"/>
      </w:pPr>
      <w:r w:rsidRPr="00797BDF">
        <w:lastRenderedPageBreak/>
        <w:t>Bundesländer (KBG-Konto)</w:t>
      </w:r>
    </w:p>
    <w:p w14:paraId="1569C1CB" w14:textId="2DF9EFEF" w:rsidR="00F908A9" w:rsidRDefault="00F908A9" w:rsidP="00F908A9">
      <w:pPr>
        <w:pStyle w:val="Beschriftung"/>
      </w:pPr>
      <w:r>
        <w:t xml:space="preserve">Tabelle </w:t>
      </w:r>
      <w:r w:rsidR="000B4683">
        <w:fldChar w:fldCharType="begin"/>
      </w:r>
      <w:r w:rsidR="000B4683">
        <w:instrText xml:space="preserve"> SEQ Tabelle \* ARABIC </w:instrText>
      </w:r>
      <w:r w:rsidR="000B4683">
        <w:fldChar w:fldCharType="separate"/>
      </w:r>
      <w:r w:rsidR="00B90CA5">
        <w:rPr>
          <w:noProof/>
        </w:rPr>
        <w:t>13</w:t>
      </w:r>
      <w:r w:rsidR="000B4683">
        <w:rPr>
          <w:noProof/>
        </w:rPr>
        <w:fldChar w:fldCharType="end"/>
      </w:r>
      <w:r>
        <w:t xml:space="preserve"> </w:t>
      </w:r>
      <w:r w:rsidRPr="005B690F">
        <w:t>KBG-Konto: Fallstatistik n</w:t>
      </w:r>
      <w:r w:rsidR="008F1FC5">
        <w:t xml:space="preserve">ach Bundesländern, erstellt am: </w:t>
      </w:r>
      <w:r w:rsidR="005561D6">
        <w:t xml:space="preserve">01. </w:t>
      </w:r>
      <w:r w:rsidR="00856E89">
        <w:t>Oktober</w:t>
      </w:r>
      <w:r w:rsidR="005561D6">
        <w:t xml:space="preserve"> 2025</w:t>
      </w:r>
    </w:p>
    <w:sdt>
      <w:sdtPr>
        <w:rPr>
          <w:b w:val="0"/>
        </w:rPr>
        <w:alias w:val="axesPDF - Tabelle"/>
        <w:tag w:val="axesPDF:ID:Table:e10f6b61-6aac-442f-9320-4606ddab1257"/>
        <w:id w:val="-1730684355"/>
        <w:placeholder>
          <w:docPart w:val="7EF8B74175694B228E824FFAD997AFBF"/>
        </w:placeholder>
      </w:sdtPr>
      <w:sdtEndPr>
        <w:rPr>
          <w:rFonts w:ascii="Helv" w:hAnsi="Helv"/>
          <w:lang w:val="de-AT"/>
        </w:rPr>
      </w:sdtEndPr>
      <w:sdtContent>
        <w:tbl>
          <w:tblPr>
            <w:tblStyle w:val="Tabellenraster"/>
            <w:tblW w:w="0" w:type="auto"/>
            <w:tblLook w:val="0420" w:firstRow="1" w:lastRow="0" w:firstColumn="0" w:lastColumn="0" w:noHBand="0" w:noVBand="1"/>
          </w:tblPr>
          <w:tblGrid>
            <w:gridCol w:w="2835"/>
            <w:gridCol w:w="1049"/>
            <w:gridCol w:w="1049"/>
            <w:gridCol w:w="1049"/>
            <w:gridCol w:w="1049"/>
          </w:tblGrid>
          <w:tr w:rsidR="009049B0" w:rsidRPr="00797BDF" w14:paraId="734C8982" w14:textId="0C04DA1D" w:rsidTr="003F73CF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12"/>
            </w:trPr>
            <w:tc>
              <w:tcPr>
                <w:tcW w:w="2835" w:type="dxa"/>
                <w:shd w:val="clear" w:color="auto" w:fill="D9D9D9" w:themeFill="background2" w:themeFillShade="D9"/>
                <w:noWrap/>
                <w:hideMark/>
              </w:tcPr>
              <w:p w14:paraId="2CCFE61C" w14:textId="1837942C" w:rsidR="009049B0" w:rsidRPr="00797BDF" w:rsidRDefault="009049B0" w:rsidP="009049B0">
                <w:pPr>
                  <w:pStyle w:val="TH-Spaltelinks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Bundesländer</w:t>
                </w:r>
              </w:p>
            </w:tc>
            <w:tc>
              <w:tcPr>
                <w:tcW w:w="1049" w:type="dxa"/>
                <w:shd w:val="clear" w:color="auto" w:fill="D9D9D9" w:themeFill="background2" w:themeFillShade="D9"/>
                <w:noWrap/>
                <w:hideMark/>
              </w:tcPr>
              <w:p w14:paraId="3EBB9B6F" w14:textId="07646760" w:rsidR="009049B0" w:rsidRPr="00797BDF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>
                  <w:t>insgesamt</w:t>
                </w:r>
              </w:p>
            </w:tc>
            <w:tc>
              <w:tcPr>
                <w:tcW w:w="1049" w:type="dxa"/>
                <w:shd w:val="clear" w:color="auto" w:fill="FFFFFF" w:themeFill="background2"/>
                <w:noWrap/>
                <w:hideMark/>
              </w:tcPr>
              <w:p w14:paraId="3E46D44E" w14:textId="77748A0A" w:rsidR="009049B0" w:rsidRPr="00C87A2F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 w:rsidRPr="00C87A2F">
                  <w:t>weiblich</w:t>
                </w:r>
              </w:p>
            </w:tc>
            <w:tc>
              <w:tcPr>
                <w:tcW w:w="1049" w:type="dxa"/>
                <w:shd w:val="clear" w:color="auto" w:fill="FFFFFF" w:themeFill="background2"/>
                <w:noWrap/>
                <w:hideMark/>
              </w:tcPr>
              <w:p w14:paraId="3E4B8C27" w14:textId="692E0871" w:rsidR="009049B0" w:rsidRPr="00C87A2F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 w:rsidRPr="00C87A2F">
                  <w:t>männlich</w:t>
                </w:r>
              </w:p>
            </w:tc>
            <w:tc>
              <w:tcPr>
                <w:tcW w:w="1049" w:type="dxa"/>
                <w:shd w:val="clear" w:color="auto" w:fill="FFFFFF" w:themeFill="background2"/>
              </w:tcPr>
              <w:p w14:paraId="61A5B1D3" w14:textId="6DD0279F" w:rsidR="009049B0" w:rsidRPr="00C87A2F" w:rsidRDefault="009049B0" w:rsidP="009049B0">
                <w:pPr>
                  <w:pStyle w:val="TH-Spalte"/>
                </w:pPr>
                <w:proofErr w:type="spellStart"/>
                <w:r>
                  <w:t>inter</w:t>
                </w:r>
                <w:proofErr w:type="spellEnd"/>
                <w:r>
                  <w:t>/</w:t>
                </w:r>
                <w:r w:rsidR="003F73CF">
                  <w:br/>
                </w:r>
                <w:r>
                  <w:t>divers</w:t>
                </w:r>
              </w:p>
            </w:tc>
          </w:tr>
          <w:tr w:rsidR="00856E89" w:rsidRPr="00797BDF" w14:paraId="6981D6E0" w14:textId="22DEC9BB" w:rsidTr="00336870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5A443C28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Wien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06C4B528" w14:textId="3CD32116" w:rsidR="00856E89" w:rsidRPr="00CD485B" w:rsidRDefault="00856E89" w:rsidP="00856E89">
                <w:pPr>
                  <w:pStyle w:val="TD"/>
                  <w:rPr>
                    <w:rFonts w:ascii="Helv" w:hAnsi="Helv"/>
                    <w:b/>
                    <w:bCs/>
                    <w:lang w:val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12 531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43668537" w14:textId="15E67456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11 922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4F1165F9" w14:textId="2582E605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609</w:t>
                </w:r>
              </w:p>
            </w:tc>
            <w:tc>
              <w:tcPr>
                <w:tcW w:w="1049" w:type="dxa"/>
                <w:vAlign w:val="center"/>
              </w:tcPr>
              <w:p w14:paraId="24CA82B1" w14:textId="6ABCBF4A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 w:rsidRPr="00CD485B">
                  <w:rPr>
                    <w:rFonts w:ascii="Helv" w:hAnsi="Helv"/>
                    <w:lang w:val="de-AT"/>
                  </w:rPr>
                  <w:t>0</w:t>
                </w:r>
              </w:p>
            </w:tc>
          </w:tr>
          <w:tr w:rsidR="00856E89" w:rsidRPr="00797BDF" w14:paraId="11B65EE3" w14:textId="576C4B48" w:rsidTr="00336870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351D2BEA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Niederösterreich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3B2A6FFF" w14:textId="23AF1D3C" w:rsidR="00856E89" w:rsidRPr="00CD485B" w:rsidRDefault="00856E89" w:rsidP="00856E89">
                <w:pPr>
                  <w:pStyle w:val="TD"/>
                  <w:rPr>
                    <w:rFonts w:ascii="Helv" w:hAnsi="Helv"/>
                    <w:b/>
                    <w:bCs/>
                    <w:lang w:val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8 820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6617681F" w14:textId="1B58F344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8 630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2B0248FA" w14:textId="4C5194AA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190</w:t>
                </w:r>
              </w:p>
            </w:tc>
            <w:tc>
              <w:tcPr>
                <w:tcW w:w="1049" w:type="dxa"/>
                <w:vAlign w:val="center"/>
              </w:tcPr>
              <w:p w14:paraId="33524BFC" w14:textId="53FAF298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 w:rsidRPr="00CD485B">
                  <w:rPr>
                    <w:rFonts w:ascii="Helv" w:hAnsi="Helv"/>
                    <w:lang w:val="de-AT"/>
                  </w:rPr>
                  <w:t>0</w:t>
                </w:r>
              </w:p>
            </w:tc>
          </w:tr>
          <w:tr w:rsidR="00856E89" w:rsidRPr="00797BDF" w14:paraId="6659DDA5" w14:textId="00CBA90A" w:rsidTr="00336870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1C62E98F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Burgenland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19A6C42E" w14:textId="399C46CD" w:rsidR="00856E89" w:rsidRPr="00CD485B" w:rsidRDefault="00856E89" w:rsidP="00856E89">
                <w:pPr>
                  <w:pStyle w:val="TD"/>
                  <w:rPr>
                    <w:rFonts w:ascii="Helv" w:hAnsi="Helv"/>
                    <w:b/>
                    <w:bCs/>
                    <w:lang w:val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1 450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2DC0D927" w14:textId="4395B5CA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1 431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5A5768BC" w14:textId="04FE1FEE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19</w:t>
                </w:r>
              </w:p>
            </w:tc>
            <w:tc>
              <w:tcPr>
                <w:tcW w:w="1049" w:type="dxa"/>
                <w:vAlign w:val="center"/>
              </w:tcPr>
              <w:p w14:paraId="7FE8893B" w14:textId="16EFE1DF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 w:rsidRPr="00CD485B">
                  <w:rPr>
                    <w:rFonts w:ascii="Helv" w:hAnsi="Helv"/>
                    <w:lang w:val="de-AT"/>
                  </w:rPr>
                  <w:t>0</w:t>
                </w:r>
              </w:p>
            </w:tc>
          </w:tr>
          <w:tr w:rsidR="00856E89" w:rsidRPr="00797BDF" w14:paraId="1B5B990B" w14:textId="1B0B57C8" w:rsidTr="00336870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2098EB9E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Oberösterreich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2593DCB9" w14:textId="55051152" w:rsidR="00856E89" w:rsidRPr="00CD485B" w:rsidRDefault="00856E89" w:rsidP="00856E89">
                <w:pPr>
                  <w:pStyle w:val="TD"/>
                  <w:rPr>
                    <w:rFonts w:ascii="Helv" w:hAnsi="Helv"/>
                    <w:b/>
                    <w:bCs/>
                    <w:lang w:val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10 178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34877442" w14:textId="5E83E531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10 035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4B83D3A7" w14:textId="60F3C42A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143</w:t>
                </w:r>
              </w:p>
            </w:tc>
            <w:tc>
              <w:tcPr>
                <w:tcW w:w="1049" w:type="dxa"/>
                <w:vAlign w:val="center"/>
              </w:tcPr>
              <w:p w14:paraId="014F6F9F" w14:textId="0794A7D2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 w:rsidRPr="00CD485B">
                  <w:rPr>
                    <w:rFonts w:ascii="Helv" w:hAnsi="Helv"/>
                    <w:lang w:val="de-AT"/>
                  </w:rPr>
                  <w:t>0</w:t>
                </w:r>
              </w:p>
            </w:tc>
          </w:tr>
          <w:tr w:rsidR="00856E89" w:rsidRPr="00797BDF" w14:paraId="32710877" w14:textId="560FA47F" w:rsidTr="00336870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240AF9A3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Steiermark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5417B65C" w14:textId="1C03611A" w:rsidR="00856E89" w:rsidRPr="00CD485B" w:rsidRDefault="00856E89" w:rsidP="00856E89">
                <w:pPr>
                  <w:pStyle w:val="TD"/>
                  <w:rPr>
                    <w:rFonts w:ascii="Helv" w:hAnsi="Helv"/>
                    <w:b/>
                    <w:bCs/>
                    <w:lang w:val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6 484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2CBBC097" w14:textId="43BDDF64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6 351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39D81A2D" w14:textId="55323237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133</w:t>
                </w:r>
              </w:p>
            </w:tc>
            <w:tc>
              <w:tcPr>
                <w:tcW w:w="1049" w:type="dxa"/>
                <w:vAlign w:val="center"/>
              </w:tcPr>
              <w:p w14:paraId="60ECC560" w14:textId="7BF4BF45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 w:rsidRPr="00CD485B">
                  <w:rPr>
                    <w:rFonts w:ascii="Helv" w:hAnsi="Helv"/>
                    <w:lang w:val="de-AT"/>
                  </w:rPr>
                  <w:t>0</w:t>
                </w:r>
              </w:p>
            </w:tc>
          </w:tr>
          <w:tr w:rsidR="00856E89" w:rsidRPr="00797BDF" w14:paraId="2EEDA098" w14:textId="2E3EFA4D" w:rsidTr="00336870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355E8816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Kärnten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06977914" w14:textId="5439CAF8" w:rsidR="00856E89" w:rsidRPr="00CD485B" w:rsidRDefault="00856E89" w:rsidP="00856E89">
                <w:pPr>
                  <w:pStyle w:val="TD"/>
                  <w:rPr>
                    <w:rFonts w:ascii="Helv" w:hAnsi="Helv"/>
                    <w:b/>
                    <w:bCs/>
                    <w:lang w:val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2 972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7C0CB9DF" w14:textId="6C23F56B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2 929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0F439667" w14:textId="7EB2FED3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43</w:t>
                </w:r>
              </w:p>
            </w:tc>
            <w:tc>
              <w:tcPr>
                <w:tcW w:w="1049" w:type="dxa"/>
                <w:vAlign w:val="center"/>
              </w:tcPr>
              <w:p w14:paraId="62B6E6DB" w14:textId="26F0D0A7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 w:rsidRPr="00CD485B">
                  <w:rPr>
                    <w:rFonts w:ascii="Helv" w:hAnsi="Helv"/>
                    <w:lang w:val="de-AT"/>
                  </w:rPr>
                  <w:t>0</w:t>
                </w:r>
              </w:p>
            </w:tc>
          </w:tr>
          <w:tr w:rsidR="00856E89" w:rsidRPr="00797BDF" w14:paraId="1ED57347" w14:textId="60C7B765" w:rsidTr="00336870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6D36C361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Salzburg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68F24A1C" w14:textId="3B092157" w:rsidR="00856E89" w:rsidRPr="00CD485B" w:rsidRDefault="00856E89" w:rsidP="00856E89">
                <w:pPr>
                  <w:pStyle w:val="TD"/>
                  <w:rPr>
                    <w:rFonts w:ascii="Helv" w:hAnsi="Helv"/>
                    <w:b/>
                    <w:bCs/>
                    <w:lang w:val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3 552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32120756" w14:textId="7F94800B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3 501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78B04F0C" w14:textId="688836B1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51</w:t>
                </w:r>
              </w:p>
            </w:tc>
            <w:tc>
              <w:tcPr>
                <w:tcW w:w="1049" w:type="dxa"/>
                <w:vAlign w:val="center"/>
              </w:tcPr>
              <w:p w14:paraId="6818B1B9" w14:textId="15B73BCA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 w:rsidRPr="00CD485B">
                  <w:rPr>
                    <w:rFonts w:ascii="Helv" w:hAnsi="Helv"/>
                    <w:lang w:val="de-AT"/>
                  </w:rPr>
                  <w:t>0</w:t>
                </w:r>
              </w:p>
            </w:tc>
          </w:tr>
          <w:tr w:rsidR="00856E89" w:rsidRPr="00797BDF" w14:paraId="783BB2E3" w14:textId="164F4F0B" w:rsidTr="00336870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7DB41E44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Tirol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01FA0EBE" w14:textId="3F75E579" w:rsidR="00856E89" w:rsidRPr="00CD485B" w:rsidRDefault="00856E89" w:rsidP="00856E89">
                <w:pPr>
                  <w:pStyle w:val="TD"/>
                  <w:rPr>
                    <w:rFonts w:ascii="Helv" w:hAnsi="Helv"/>
                    <w:b/>
                    <w:bCs/>
                    <w:lang w:val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5 035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71144232" w14:textId="4550B6CD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4 963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313C7AB1" w14:textId="3EF6B77E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72</w:t>
                </w:r>
              </w:p>
            </w:tc>
            <w:tc>
              <w:tcPr>
                <w:tcW w:w="1049" w:type="dxa"/>
                <w:vAlign w:val="center"/>
              </w:tcPr>
              <w:p w14:paraId="040FB9A3" w14:textId="29993D11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 w:rsidRPr="00CD485B">
                  <w:rPr>
                    <w:rFonts w:ascii="Helv" w:hAnsi="Helv"/>
                    <w:lang w:val="de-AT"/>
                  </w:rPr>
                  <w:t>0</w:t>
                </w:r>
              </w:p>
            </w:tc>
          </w:tr>
          <w:tr w:rsidR="00856E89" w:rsidRPr="00797BDF" w14:paraId="0FE8ED7A" w14:textId="145401EC" w:rsidTr="00336870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254A9F75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Vorarlberg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3AD4220C" w14:textId="4915B884" w:rsidR="00856E89" w:rsidRPr="00CD485B" w:rsidRDefault="00856E89" w:rsidP="00856E89">
                <w:pPr>
                  <w:pStyle w:val="TD"/>
                  <w:rPr>
                    <w:rFonts w:ascii="Helv" w:hAnsi="Helv"/>
                    <w:b/>
                    <w:bCs/>
                    <w:lang w:val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2 900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772AF854" w14:textId="03A591D5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2 867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4685A3C7" w14:textId="616A27A9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33</w:t>
                </w:r>
              </w:p>
            </w:tc>
            <w:tc>
              <w:tcPr>
                <w:tcW w:w="1049" w:type="dxa"/>
                <w:vAlign w:val="center"/>
              </w:tcPr>
              <w:p w14:paraId="4F3FA2BA" w14:textId="01E6EAB8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 w:rsidRPr="00CD485B">
                  <w:rPr>
                    <w:rFonts w:ascii="Helv" w:hAnsi="Helv"/>
                    <w:lang w:val="de-AT"/>
                  </w:rPr>
                  <w:t>0</w:t>
                </w:r>
              </w:p>
            </w:tc>
          </w:tr>
          <w:tr w:rsidR="00856E89" w:rsidRPr="00797BDF" w14:paraId="1745AE77" w14:textId="5B383775" w:rsidTr="00336870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75EB0F2C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Gesamt</w:t>
                </w:r>
              </w:p>
            </w:tc>
            <w:tc>
              <w:tcPr>
                <w:tcW w:w="1049" w:type="dxa"/>
                <w:shd w:val="clear" w:color="auto" w:fill="D8D8D8"/>
                <w:noWrap/>
                <w:vAlign w:val="center"/>
              </w:tcPr>
              <w:p w14:paraId="55B2117B" w14:textId="19A5BD5E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53 922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2B557753" w14:textId="71D3051C" w:rsidR="00856E89" w:rsidRPr="00CD485B" w:rsidRDefault="00856E89" w:rsidP="00856E89">
                <w:pPr>
                  <w:pStyle w:val="TD"/>
                  <w:rPr>
                    <w:rFonts w:ascii="Helv" w:hAnsi="Helv"/>
                    <w:bCs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52 629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08CF6440" w14:textId="62E6E308" w:rsidR="00856E89" w:rsidRPr="00CD485B" w:rsidRDefault="00856E89" w:rsidP="00856E89">
                <w:pPr>
                  <w:pStyle w:val="TD"/>
                  <w:rPr>
                    <w:rFonts w:ascii="Helv" w:hAnsi="Helv"/>
                    <w:bCs/>
                    <w:lang w:val="de-AT"/>
                  </w:rPr>
                </w:pPr>
                <w:r>
                  <w:rPr>
                    <w:rFonts w:ascii="Helv" w:hAnsi="Helv" w:cs="Arial"/>
                    <w:szCs w:val="20"/>
                  </w:rPr>
                  <w:t>1 293</w:t>
                </w:r>
              </w:p>
            </w:tc>
            <w:tc>
              <w:tcPr>
                <w:tcW w:w="1049" w:type="dxa"/>
                <w:vAlign w:val="center"/>
              </w:tcPr>
              <w:p w14:paraId="18DF12F0" w14:textId="7FCE1DD7" w:rsidR="00856E89" w:rsidRPr="00CD485B" w:rsidRDefault="00856E89" w:rsidP="00856E89">
                <w:pPr>
                  <w:pStyle w:val="TD"/>
                  <w:rPr>
                    <w:rFonts w:ascii="Helv" w:hAnsi="Helv"/>
                    <w:bCs/>
                    <w:lang w:val="de-AT"/>
                  </w:rPr>
                </w:pPr>
                <w:r w:rsidRPr="00CD485B">
                  <w:rPr>
                    <w:rFonts w:ascii="Helv" w:hAnsi="Helv"/>
                    <w:lang w:val="de-AT"/>
                  </w:rPr>
                  <w:t>0</w:t>
                </w:r>
              </w:p>
            </w:tc>
          </w:tr>
        </w:tbl>
      </w:sdtContent>
    </w:sdt>
    <w:p w14:paraId="6742BC15" w14:textId="77777777" w:rsidR="00413D24" w:rsidRDefault="00413D24" w:rsidP="00856E89">
      <w:pPr>
        <w:pStyle w:val="KeinLeerraum"/>
      </w:pPr>
    </w:p>
    <w:p w14:paraId="5DFE07B5" w14:textId="77777777" w:rsidR="00FE2381" w:rsidRDefault="002201F8" w:rsidP="00413D24">
      <w:pPr>
        <w:pStyle w:val="Untertitel"/>
      </w:pPr>
      <w:r>
        <w:t xml:space="preserve"> </w:t>
      </w:r>
    </w:p>
    <w:p w14:paraId="6C2A7B94" w14:textId="3834D5E2" w:rsidR="008A792C" w:rsidRDefault="008A792C" w:rsidP="00413D24">
      <w:pPr>
        <w:pStyle w:val="Untertitel"/>
      </w:pPr>
    </w:p>
    <w:p w14:paraId="4A0927F1" w14:textId="18576781" w:rsidR="00516EB8" w:rsidRDefault="00516EB8" w:rsidP="00413D24">
      <w:pPr>
        <w:pStyle w:val="Untertitel"/>
      </w:pPr>
    </w:p>
    <w:p w14:paraId="413AF3EF" w14:textId="3D88F419" w:rsidR="00CD485B" w:rsidRDefault="00CD485B" w:rsidP="00413D24">
      <w:pPr>
        <w:pStyle w:val="Untertitel"/>
      </w:pPr>
    </w:p>
    <w:p w14:paraId="5603FD75" w14:textId="7AF5FACA" w:rsidR="008A792C" w:rsidRPr="008A792C" w:rsidRDefault="008A792C" w:rsidP="008A792C"/>
    <w:p w14:paraId="55D7CB9D" w14:textId="15C10A6E" w:rsidR="00E14BCA" w:rsidRPr="00E14BCA" w:rsidRDefault="00F908A9" w:rsidP="00E14BCA">
      <w:pPr>
        <w:pStyle w:val="Beschriftung"/>
      </w:pPr>
      <w:r>
        <w:lastRenderedPageBreak/>
        <w:t xml:space="preserve">Tabelle </w:t>
      </w:r>
      <w:r w:rsidR="000B4683">
        <w:fldChar w:fldCharType="begin"/>
      </w:r>
      <w:r w:rsidR="000B4683">
        <w:instrText xml:space="preserve"> SEQ Tabelle \* ARABIC </w:instrText>
      </w:r>
      <w:r w:rsidR="000B4683">
        <w:fldChar w:fldCharType="separate"/>
      </w:r>
      <w:r w:rsidR="00B90CA5">
        <w:rPr>
          <w:noProof/>
        </w:rPr>
        <w:t>14</w:t>
      </w:r>
      <w:r w:rsidR="000B4683">
        <w:rPr>
          <w:noProof/>
        </w:rPr>
        <w:fldChar w:fldCharType="end"/>
      </w:r>
      <w:r>
        <w:t xml:space="preserve"> </w:t>
      </w:r>
      <w:r w:rsidRPr="00047F9A">
        <w:t xml:space="preserve">KBG-Konto: Fallstatistik Bundesländer nach Lebensjahren, erstellt am: </w:t>
      </w:r>
      <w:r w:rsidR="005561D6">
        <w:t xml:space="preserve">01. </w:t>
      </w:r>
      <w:r w:rsidR="00856E89">
        <w:t>Oktober</w:t>
      </w:r>
      <w:r w:rsidR="005561D6">
        <w:t xml:space="preserve"> 2025</w:t>
      </w:r>
    </w:p>
    <w:sdt>
      <w:sdtPr>
        <w:rPr>
          <w:b w:val="0"/>
        </w:rPr>
        <w:alias w:val="axesPDF - Tabelle"/>
        <w:tag w:val="axesPDF:ID:Table:6c39f0f5-490b-4c53-9cfc-5385604e4252"/>
        <w:id w:val="-1298912662"/>
        <w:placeholder>
          <w:docPart w:val="35638384DE0240FA9279844015B65E93"/>
        </w:placeholder>
      </w:sdtPr>
      <w:sdtEndPr>
        <w:rPr>
          <w:rFonts w:ascii="Helv" w:hAnsi="Helv"/>
          <w:lang w:val="de-AT"/>
        </w:rPr>
      </w:sdtEndPr>
      <w:sdtContent>
        <w:tbl>
          <w:tblPr>
            <w:tblStyle w:val="Tabellenraster"/>
            <w:tblW w:w="5006" w:type="pct"/>
            <w:tblLook w:val="0420" w:firstRow="1" w:lastRow="0" w:firstColumn="0" w:lastColumn="0" w:noHBand="0" w:noVBand="1"/>
          </w:tblPr>
          <w:tblGrid>
            <w:gridCol w:w="1979"/>
            <w:gridCol w:w="1049"/>
            <w:gridCol w:w="1049"/>
            <w:gridCol w:w="1049"/>
            <w:gridCol w:w="1049"/>
            <w:gridCol w:w="1049"/>
            <w:gridCol w:w="1050"/>
            <w:gridCol w:w="1049"/>
            <w:gridCol w:w="1049"/>
            <w:gridCol w:w="1049"/>
            <w:gridCol w:w="1049"/>
            <w:gridCol w:w="1049"/>
            <w:gridCol w:w="1050"/>
          </w:tblGrid>
          <w:tr w:rsidR="009049B0" w:rsidRPr="00797BDF" w14:paraId="76DCE7B9" w14:textId="221D6902" w:rsidTr="008021B6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12"/>
            </w:trPr>
            <w:tc>
              <w:tcPr>
                <w:tcW w:w="1979" w:type="dxa"/>
                <w:shd w:val="clear" w:color="auto" w:fill="D9D9D9" w:themeFill="background2" w:themeFillShade="D9"/>
                <w:noWrap/>
                <w:hideMark/>
              </w:tcPr>
              <w:p w14:paraId="6E726FD0" w14:textId="6FC20F1F" w:rsidR="009049B0" w:rsidRPr="00797BDF" w:rsidRDefault="009049B0" w:rsidP="009049B0">
                <w:pPr>
                  <w:pStyle w:val="TH-Spaltelinks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Bundesländer</w:t>
                </w:r>
              </w:p>
            </w:tc>
            <w:tc>
              <w:tcPr>
                <w:tcW w:w="1049" w:type="dxa"/>
                <w:shd w:val="clear" w:color="auto" w:fill="D9D9D9" w:themeFill="background2" w:themeFillShade="D9"/>
                <w:noWrap/>
                <w:hideMark/>
              </w:tcPr>
              <w:p w14:paraId="3738660A" w14:textId="4EC6866C" w:rsidR="009049B0" w:rsidRPr="00797BDF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>
                  <w:t>1. Jahr</w:t>
                </w:r>
                <w:r>
                  <w:br/>
                  <w:t>insgesamt</w:t>
                </w:r>
              </w:p>
            </w:tc>
            <w:tc>
              <w:tcPr>
                <w:tcW w:w="1049" w:type="dxa"/>
                <w:shd w:val="clear" w:color="auto" w:fill="FFFFFF" w:themeFill="background2"/>
                <w:noWrap/>
                <w:hideMark/>
              </w:tcPr>
              <w:p w14:paraId="09AF61A2" w14:textId="05ED6379" w:rsidR="009049B0" w:rsidRPr="00510131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 w:rsidRPr="00510131">
                  <w:t>1. Jahr</w:t>
                </w:r>
                <w:r w:rsidRPr="00510131">
                  <w:rPr>
                    <w:lang w:val="de-AT" w:eastAsia="de-AT"/>
                  </w:rPr>
                  <w:t xml:space="preserve"> </w:t>
                </w:r>
                <w:r w:rsidRPr="00510131">
                  <w:br/>
                  <w:t>weiblich</w:t>
                </w:r>
              </w:p>
            </w:tc>
            <w:tc>
              <w:tcPr>
                <w:tcW w:w="1049" w:type="dxa"/>
                <w:shd w:val="clear" w:color="auto" w:fill="FFFFFF" w:themeFill="background2"/>
                <w:noWrap/>
                <w:hideMark/>
              </w:tcPr>
              <w:p w14:paraId="284128B8" w14:textId="0E84C975" w:rsidR="009049B0" w:rsidRPr="00510131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 w:rsidRPr="00510131">
                  <w:t>1. Jahr</w:t>
                </w:r>
                <w:r w:rsidRPr="00510131">
                  <w:rPr>
                    <w:lang w:val="de-AT" w:eastAsia="de-AT"/>
                  </w:rPr>
                  <w:t xml:space="preserve"> </w:t>
                </w:r>
                <w:r w:rsidRPr="00510131">
                  <w:br/>
                  <w:t>männlich</w:t>
                </w:r>
              </w:p>
            </w:tc>
            <w:tc>
              <w:tcPr>
                <w:tcW w:w="1049" w:type="dxa"/>
                <w:shd w:val="clear" w:color="auto" w:fill="auto"/>
              </w:tcPr>
              <w:p w14:paraId="31FF3F74" w14:textId="59D6B366" w:rsidR="009049B0" w:rsidRDefault="009049B0" w:rsidP="009049B0">
                <w:pPr>
                  <w:pStyle w:val="TH-Spalte"/>
                </w:pPr>
                <w:r>
                  <w:t>1. Jahr</w:t>
                </w:r>
                <w:r>
                  <w:br/>
                </w:r>
                <w:proofErr w:type="spellStart"/>
                <w:r>
                  <w:t>inter</w:t>
                </w:r>
                <w:proofErr w:type="spellEnd"/>
                <w:r>
                  <w:t>/</w:t>
                </w:r>
                <w:r>
                  <w:br/>
                  <w:t>divers</w:t>
                </w:r>
              </w:p>
            </w:tc>
            <w:tc>
              <w:tcPr>
                <w:tcW w:w="1049" w:type="dxa"/>
                <w:shd w:val="clear" w:color="auto" w:fill="D9D9D9" w:themeFill="background2" w:themeFillShade="D9"/>
                <w:noWrap/>
                <w:hideMark/>
              </w:tcPr>
              <w:p w14:paraId="66C3DC67" w14:textId="7A9E9D23" w:rsidR="009049B0" w:rsidRPr="00797BDF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>
                  <w:t>2. Jahr</w:t>
                </w:r>
                <w:r>
                  <w:br/>
                  <w:t>insgesamt</w:t>
                </w:r>
              </w:p>
            </w:tc>
            <w:tc>
              <w:tcPr>
                <w:tcW w:w="1050" w:type="dxa"/>
                <w:shd w:val="clear" w:color="auto" w:fill="FFFFFF" w:themeFill="background2"/>
                <w:noWrap/>
                <w:hideMark/>
              </w:tcPr>
              <w:p w14:paraId="02EB5927" w14:textId="7A43A308" w:rsidR="009049B0" w:rsidRPr="00510131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 w:rsidRPr="00510131">
                  <w:t>2. Jahr</w:t>
                </w:r>
                <w:r w:rsidRPr="00510131">
                  <w:rPr>
                    <w:lang w:val="de-AT" w:eastAsia="de-AT"/>
                  </w:rPr>
                  <w:t xml:space="preserve"> </w:t>
                </w:r>
                <w:r w:rsidRPr="00510131">
                  <w:br/>
                  <w:t>weiblich</w:t>
                </w:r>
              </w:p>
            </w:tc>
            <w:tc>
              <w:tcPr>
                <w:tcW w:w="1049" w:type="dxa"/>
                <w:shd w:val="clear" w:color="auto" w:fill="FFFFFF" w:themeFill="background2"/>
                <w:noWrap/>
                <w:hideMark/>
              </w:tcPr>
              <w:p w14:paraId="19C7D8B4" w14:textId="00BC41F9" w:rsidR="009049B0" w:rsidRPr="00510131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 w:rsidRPr="00510131">
                  <w:t>2. Jahr</w:t>
                </w:r>
                <w:r w:rsidRPr="00510131">
                  <w:rPr>
                    <w:lang w:val="de-AT" w:eastAsia="de-AT"/>
                  </w:rPr>
                  <w:t xml:space="preserve"> </w:t>
                </w:r>
                <w:r w:rsidRPr="00510131">
                  <w:br/>
                  <w:t>männlich</w:t>
                </w:r>
              </w:p>
            </w:tc>
            <w:tc>
              <w:tcPr>
                <w:tcW w:w="1049" w:type="dxa"/>
                <w:shd w:val="clear" w:color="auto" w:fill="auto"/>
              </w:tcPr>
              <w:p w14:paraId="20683E72" w14:textId="434B790A" w:rsidR="009049B0" w:rsidRDefault="009049B0" w:rsidP="009049B0">
                <w:pPr>
                  <w:pStyle w:val="TH-Spalte"/>
                </w:pPr>
                <w:r>
                  <w:t>2. Jahr</w:t>
                </w:r>
                <w:r>
                  <w:br/>
                </w:r>
                <w:proofErr w:type="spellStart"/>
                <w:r>
                  <w:t>inter</w:t>
                </w:r>
                <w:proofErr w:type="spellEnd"/>
                <w:r>
                  <w:t>/</w:t>
                </w:r>
                <w:r>
                  <w:br/>
                  <w:t>divers</w:t>
                </w:r>
              </w:p>
            </w:tc>
            <w:tc>
              <w:tcPr>
                <w:tcW w:w="1049" w:type="dxa"/>
                <w:shd w:val="clear" w:color="auto" w:fill="D9D9D9" w:themeFill="background2" w:themeFillShade="D9"/>
                <w:noWrap/>
                <w:hideMark/>
              </w:tcPr>
              <w:p w14:paraId="22D13954" w14:textId="0F0726CD" w:rsidR="009049B0" w:rsidRPr="00797BDF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>
                  <w:t xml:space="preserve">3. Jahr </w:t>
                </w:r>
                <w:r>
                  <w:br/>
                  <w:t>insgesamt</w:t>
                </w:r>
              </w:p>
            </w:tc>
            <w:tc>
              <w:tcPr>
                <w:tcW w:w="1049" w:type="dxa"/>
                <w:shd w:val="clear" w:color="auto" w:fill="FFFFFF" w:themeFill="background2"/>
                <w:noWrap/>
                <w:hideMark/>
              </w:tcPr>
              <w:p w14:paraId="4F90FE04" w14:textId="06C87562" w:rsidR="009049B0" w:rsidRPr="00510131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 w:rsidRPr="00510131">
                  <w:t>3. Jahr</w:t>
                </w:r>
                <w:r w:rsidRPr="00510131">
                  <w:rPr>
                    <w:lang w:val="de-AT" w:eastAsia="de-AT"/>
                  </w:rPr>
                  <w:t xml:space="preserve"> </w:t>
                </w:r>
                <w:r w:rsidRPr="00510131">
                  <w:br/>
                  <w:t>weiblich</w:t>
                </w:r>
              </w:p>
            </w:tc>
            <w:tc>
              <w:tcPr>
                <w:tcW w:w="1049" w:type="dxa"/>
                <w:shd w:val="clear" w:color="auto" w:fill="FFFFFF" w:themeFill="background2"/>
                <w:noWrap/>
                <w:hideMark/>
              </w:tcPr>
              <w:p w14:paraId="086DC9A1" w14:textId="21EEFC9D" w:rsidR="009049B0" w:rsidRPr="00510131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 w:rsidRPr="00510131">
                  <w:t>3. Jahr</w:t>
                </w:r>
                <w:r w:rsidRPr="00510131">
                  <w:rPr>
                    <w:lang w:val="de-AT" w:eastAsia="de-AT"/>
                  </w:rPr>
                  <w:t xml:space="preserve"> </w:t>
                </w:r>
                <w:r w:rsidRPr="00510131">
                  <w:br/>
                  <w:t>männlich</w:t>
                </w:r>
              </w:p>
            </w:tc>
            <w:tc>
              <w:tcPr>
                <w:tcW w:w="1050" w:type="dxa"/>
                <w:shd w:val="clear" w:color="auto" w:fill="FFFFFF" w:themeFill="background2"/>
              </w:tcPr>
              <w:p w14:paraId="431B96AA" w14:textId="76B94885" w:rsidR="009049B0" w:rsidRPr="00510131" w:rsidRDefault="009049B0" w:rsidP="009049B0">
                <w:pPr>
                  <w:pStyle w:val="TH-Spalte"/>
                </w:pPr>
                <w:r>
                  <w:t>3. Jahr</w:t>
                </w:r>
                <w:r>
                  <w:br/>
                </w:r>
                <w:proofErr w:type="spellStart"/>
                <w:r>
                  <w:t>inter</w:t>
                </w:r>
                <w:proofErr w:type="spellEnd"/>
                <w:r>
                  <w:t>/</w:t>
                </w:r>
                <w:r>
                  <w:br/>
                  <w:t>divers</w:t>
                </w:r>
              </w:p>
            </w:tc>
          </w:tr>
          <w:tr w:rsidR="00856E89" w:rsidRPr="00CD485B" w14:paraId="1978E93D" w14:textId="370D63A9" w:rsidTr="00336870">
            <w:trPr>
              <w:trHeight w:val="312"/>
            </w:trPr>
            <w:tc>
              <w:tcPr>
                <w:tcW w:w="1979" w:type="dxa"/>
                <w:noWrap/>
                <w:hideMark/>
              </w:tcPr>
              <w:p w14:paraId="13B293EE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Wien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44E1BE58" w14:textId="2D90DBFB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5 538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2350083E" w14:textId="13E00F3D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5 424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5058F6EF" w14:textId="6913C8D4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114</w:t>
                </w:r>
              </w:p>
            </w:tc>
            <w:tc>
              <w:tcPr>
                <w:tcW w:w="1049" w:type="dxa"/>
                <w:shd w:val="clear" w:color="auto" w:fill="auto"/>
                <w:vAlign w:val="center"/>
              </w:tcPr>
              <w:p w14:paraId="21A2857C" w14:textId="1B1864C4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00060273" w14:textId="271CB734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5 658</w:t>
                </w:r>
              </w:p>
            </w:tc>
            <w:tc>
              <w:tcPr>
                <w:tcW w:w="1050" w:type="dxa"/>
                <w:noWrap/>
                <w:vAlign w:val="center"/>
              </w:tcPr>
              <w:p w14:paraId="01989E2B" w14:textId="7381BC49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5 429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56F8876D" w14:textId="3999DF9E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229</w:t>
                </w:r>
              </w:p>
            </w:tc>
            <w:tc>
              <w:tcPr>
                <w:tcW w:w="1049" w:type="dxa"/>
                <w:shd w:val="clear" w:color="auto" w:fill="auto"/>
                <w:vAlign w:val="center"/>
              </w:tcPr>
              <w:p w14:paraId="0E40451C" w14:textId="1BE92C74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177043C0" w14:textId="7DAC90C7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1 335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48E3C8CF" w14:textId="579034EB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1 069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659B7F8B" w14:textId="20D9085A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266</w:t>
                </w:r>
              </w:p>
            </w:tc>
            <w:tc>
              <w:tcPr>
                <w:tcW w:w="1050" w:type="dxa"/>
                <w:vAlign w:val="center"/>
              </w:tcPr>
              <w:p w14:paraId="222D1C38" w14:textId="5916E515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 w:rsidRPr="00CD485B">
                  <w:rPr>
                    <w:rFonts w:ascii="Helv" w:hAnsi="Helv"/>
                    <w:lang w:val="de-AT"/>
                  </w:rPr>
                  <w:t>0</w:t>
                </w:r>
              </w:p>
            </w:tc>
          </w:tr>
          <w:tr w:rsidR="00856E89" w:rsidRPr="00CD485B" w14:paraId="16CD593E" w14:textId="1C4A1751" w:rsidTr="00336870">
            <w:trPr>
              <w:trHeight w:val="312"/>
            </w:trPr>
            <w:tc>
              <w:tcPr>
                <w:tcW w:w="1979" w:type="dxa"/>
                <w:noWrap/>
                <w:hideMark/>
              </w:tcPr>
              <w:p w14:paraId="4E9898A9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Niederösterreich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4F255A85" w14:textId="72D24E7F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3 909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670E72F6" w14:textId="51185E94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3 873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305D2E9F" w14:textId="7801A75D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36</w:t>
                </w:r>
              </w:p>
            </w:tc>
            <w:tc>
              <w:tcPr>
                <w:tcW w:w="1049" w:type="dxa"/>
                <w:shd w:val="clear" w:color="auto" w:fill="auto"/>
                <w:vAlign w:val="center"/>
              </w:tcPr>
              <w:p w14:paraId="3C272243" w14:textId="099E8249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01D248C8" w14:textId="16D84358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4 007</w:t>
                </w:r>
              </w:p>
            </w:tc>
            <w:tc>
              <w:tcPr>
                <w:tcW w:w="1050" w:type="dxa"/>
                <w:noWrap/>
                <w:vAlign w:val="center"/>
              </w:tcPr>
              <w:p w14:paraId="7B3ECAEA" w14:textId="64A2B4BE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3 899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32FB5DEF" w14:textId="0E9D8445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108</w:t>
                </w:r>
              </w:p>
            </w:tc>
            <w:tc>
              <w:tcPr>
                <w:tcW w:w="1049" w:type="dxa"/>
                <w:shd w:val="clear" w:color="auto" w:fill="auto"/>
                <w:vAlign w:val="center"/>
              </w:tcPr>
              <w:p w14:paraId="124EDD3A" w14:textId="4AAFB157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704F6C05" w14:textId="5630E8B2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904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31EFDF9F" w14:textId="37868B98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858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5A62AE80" w14:textId="62AD16AE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46</w:t>
                </w:r>
              </w:p>
            </w:tc>
            <w:tc>
              <w:tcPr>
                <w:tcW w:w="1050" w:type="dxa"/>
                <w:vAlign w:val="center"/>
              </w:tcPr>
              <w:p w14:paraId="1E2DB4BC" w14:textId="33E9F357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 w:rsidRPr="00CD485B">
                  <w:rPr>
                    <w:rFonts w:ascii="Helv" w:hAnsi="Helv"/>
                    <w:lang w:val="de-AT"/>
                  </w:rPr>
                  <w:t>0</w:t>
                </w:r>
              </w:p>
            </w:tc>
          </w:tr>
          <w:tr w:rsidR="00856E89" w:rsidRPr="00CD485B" w14:paraId="61A75DEA" w14:textId="347F43D5" w:rsidTr="00336870">
            <w:trPr>
              <w:trHeight w:val="312"/>
            </w:trPr>
            <w:tc>
              <w:tcPr>
                <w:tcW w:w="1979" w:type="dxa"/>
                <w:noWrap/>
                <w:hideMark/>
              </w:tcPr>
              <w:p w14:paraId="5EE552D9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Burgenland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1EA838EF" w14:textId="7A88F635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557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369CE418" w14:textId="6A848ECD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552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3BE73A32" w14:textId="6528B836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</w:t>
                </w:r>
              </w:p>
            </w:tc>
            <w:tc>
              <w:tcPr>
                <w:tcW w:w="1049" w:type="dxa"/>
                <w:shd w:val="clear" w:color="auto" w:fill="auto"/>
                <w:vAlign w:val="center"/>
              </w:tcPr>
              <w:p w14:paraId="55EAB28E" w14:textId="67F84831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30B062F6" w14:textId="21BA8287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721</w:t>
                </w:r>
              </w:p>
            </w:tc>
            <w:tc>
              <w:tcPr>
                <w:tcW w:w="1050" w:type="dxa"/>
                <w:noWrap/>
                <w:vAlign w:val="center"/>
              </w:tcPr>
              <w:p w14:paraId="79D14630" w14:textId="071FAD9C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709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6C7EA2EF" w14:textId="602AD78F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12</w:t>
                </w:r>
              </w:p>
            </w:tc>
            <w:tc>
              <w:tcPr>
                <w:tcW w:w="1049" w:type="dxa"/>
                <w:shd w:val="clear" w:color="auto" w:fill="auto"/>
                <w:vAlign w:val="center"/>
              </w:tcPr>
              <w:p w14:paraId="1D322A3F" w14:textId="0947F169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513DA2A2" w14:textId="70031B2C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172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44950BC6" w14:textId="39B769EA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170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24F18C7D" w14:textId="295363F2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</w:t>
                </w:r>
              </w:p>
            </w:tc>
            <w:tc>
              <w:tcPr>
                <w:tcW w:w="1050" w:type="dxa"/>
                <w:vAlign w:val="center"/>
              </w:tcPr>
              <w:p w14:paraId="4753C40C" w14:textId="440FCCBB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 w:rsidRPr="00CD485B">
                  <w:rPr>
                    <w:rFonts w:ascii="Helv" w:hAnsi="Helv"/>
                    <w:lang w:val="de-AT"/>
                  </w:rPr>
                  <w:t>0</w:t>
                </w:r>
              </w:p>
            </w:tc>
          </w:tr>
          <w:tr w:rsidR="00856E89" w:rsidRPr="00CD485B" w14:paraId="5295436A" w14:textId="48FF21C2" w:rsidTr="00336870">
            <w:trPr>
              <w:trHeight w:val="312"/>
            </w:trPr>
            <w:tc>
              <w:tcPr>
                <w:tcW w:w="1979" w:type="dxa"/>
                <w:noWrap/>
                <w:hideMark/>
              </w:tcPr>
              <w:p w14:paraId="6CCAD749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Oberösterreich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3CB20055" w14:textId="55FF34C1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4 548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13C39D9D" w14:textId="6BB55564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4 525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5282569E" w14:textId="75171BB5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23</w:t>
                </w:r>
              </w:p>
            </w:tc>
            <w:tc>
              <w:tcPr>
                <w:tcW w:w="1049" w:type="dxa"/>
                <w:shd w:val="clear" w:color="auto" w:fill="auto"/>
                <w:vAlign w:val="center"/>
              </w:tcPr>
              <w:p w14:paraId="0F1631EA" w14:textId="060DED42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6D41C948" w14:textId="1DBC750D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4 576</w:t>
                </w:r>
              </w:p>
            </w:tc>
            <w:tc>
              <w:tcPr>
                <w:tcW w:w="1050" w:type="dxa"/>
                <w:noWrap/>
                <w:vAlign w:val="center"/>
              </w:tcPr>
              <w:p w14:paraId="0FD3BFDA" w14:textId="633857A1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4 494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4973C8DD" w14:textId="5D550699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82</w:t>
                </w:r>
              </w:p>
            </w:tc>
            <w:tc>
              <w:tcPr>
                <w:tcW w:w="1049" w:type="dxa"/>
                <w:shd w:val="clear" w:color="auto" w:fill="auto"/>
                <w:vAlign w:val="center"/>
              </w:tcPr>
              <w:p w14:paraId="08BFF9FE" w14:textId="37FD424E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79EDA8BD" w14:textId="223E8B8F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1 054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2D6F4E6D" w14:textId="501719BF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1 016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22207781" w14:textId="38B6CD1B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38</w:t>
                </w:r>
              </w:p>
            </w:tc>
            <w:tc>
              <w:tcPr>
                <w:tcW w:w="1050" w:type="dxa"/>
                <w:vAlign w:val="center"/>
              </w:tcPr>
              <w:p w14:paraId="31E2586C" w14:textId="292BC3CD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 w:rsidRPr="00CD485B">
                  <w:rPr>
                    <w:rFonts w:ascii="Helv" w:hAnsi="Helv"/>
                    <w:lang w:val="de-AT"/>
                  </w:rPr>
                  <w:t>0</w:t>
                </w:r>
              </w:p>
            </w:tc>
          </w:tr>
          <w:tr w:rsidR="00856E89" w:rsidRPr="00CD485B" w14:paraId="0833253F" w14:textId="7BBC2919" w:rsidTr="00336870">
            <w:trPr>
              <w:trHeight w:val="312"/>
            </w:trPr>
            <w:tc>
              <w:tcPr>
                <w:tcW w:w="1979" w:type="dxa"/>
                <w:noWrap/>
                <w:hideMark/>
              </w:tcPr>
              <w:p w14:paraId="43481226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Steiermark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3EED1113" w14:textId="0CE2C7D3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2 929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27B4D481" w14:textId="14A3D1E5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2 894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5F492118" w14:textId="0954CF17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35</w:t>
                </w:r>
              </w:p>
            </w:tc>
            <w:tc>
              <w:tcPr>
                <w:tcW w:w="1049" w:type="dxa"/>
                <w:shd w:val="clear" w:color="auto" w:fill="auto"/>
                <w:vAlign w:val="center"/>
              </w:tcPr>
              <w:p w14:paraId="5A312A7B" w14:textId="4A934496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13877375" w14:textId="52AA0A4C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2 887</w:t>
                </w:r>
              </w:p>
            </w:tc>
            <w:tc>
              <w:tcPr>
                <w:tcW w:w="1050" w:type="dxa"/>
                <w:noWrap/>
                <w:vAlign w:val="center"/>
              </w:tcPr>
              <w:p w14:paraId="4E650BE5" w14:textId="71B31DE5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2 822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15863978" w14:textId="2748DBD6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65</w:t>
                </w:r>
              </w:p>
            </w:tc>
            <w:tc>
              <w:tcPr>
                <w:tcW w:w="1049" w:type="dxa"/>
                <w:shd w:val="clear" w:color="auto" w:fill="auto"/>
                <w:vAlign w:val="center"/>
              </w:tcPr>
              <w:p w14:paraId="6701E513" w14:textId="442593AF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59576BF0" w14:textId="5E3E84FB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668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09D4AAA3" w14:textId="1EB8BE48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635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3EA2D787" w14:textId="37E1893E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33</w:t>
                </w:r>
              </w:p>
            </w:tc>
            <w:tc>
              <w:tcPr>
                <w:tcW w:w="1050" w:type="dxa"/>
                <w:vAlign w:val="center"/>
              </w:tcPr>
              <w:p w14:paraId="30F48F56" w14:textId="775BE154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 w:rsidRPr="00CD485B">
                  <w:rPr>
                    <w:rFonts w:ascii="Helv" w:hAnsi="Helv"/>
                    <w:lang w:val="de-AT"/>
                  </w:rPr>
                  <w:t>0</w:t>
                </w:r>
              </w:p>
            </w:tc>
          </w:tr>
          <w:tr w:rsidR="00856E89" w:rsidRPr="00CD485B" w14:paraId="1CADCA0A" w14:textId="11637A7B" w:rsidTr="00336870">
            <w:trPr>
              <w:trHeight w:val="312"/>
            </w:trPr>
            <w:tc>
              <w:tcPr>
                <w:tcW w:w="1979" w:type="dxa"/>
                <w:noWrap/>
                <w:hideMark/>
              </w:tcPr>
              <w:p w14:paraId="2D289524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Kärnten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08EE42D9" w14:textId="39F41264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1 381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37873E39" w14:textId="3705561A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1 374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5A6ADDCF" w14:textId="3A63A91F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</w:t>
                </w:r>
              </w:p>
            </w:tc>
            <w:tc>
              <w:tcPr>
                <w:tcW w:w="1049" w:type="dxa"/>
                <w:shd w:val="clear" w:color="auto" w:fill="auto"/>
                <w:vAlign w:val="center"/>
              </w:tcPr>
              <w:p w14:paraId="0C2ECF57" w14:textId="7BEC32DC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50CC2484" w14:textId="289061F6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1 333</w:t>
                </w:r>
              </w:p>
            </w:tc>
            <w:tc>
              <w:tcPr>
                <w:tcW w:w="1050" w:type="dxa"/>
                <w:noWrap/>
                <w:vAlign w:val="center"/>
              </w:tcPr>
              <w:p w14:paraId="42A1BF62" w14:textId="2D52E669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1 308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5237EDDD" w14:textId="140DA973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25</w:t>
                </w:r>
              </w:p>
            </w:tc>
            <w:tc>
              <w:tcPr>
                <w:tcW w:w="1049" w:type="dxa"/>
                <w:shd w:val="clear" w:color="auto" w:fill="auto"/>
                <w:vAlign w:val="center"/>
              </w:tcPr>
              <w:p w14:paraId="681B6792" w14:textId="50A49543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46AD1A44" w14:textId="55D119C8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258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79D57A84" w14:textId="3F22264A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247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0DCA15AA" w14:textId="2041E8F0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11</w:t>
                </w:r>
              </w:p>
            </w:tc>
            <w:tc>
              <w:tcPr>
                <w:tcW w:w="1050" w:type="dxa"/>
                <w:vAlign w:val="center"/>
              </w:tcPr>
              <w:p w14:paraId="70CD4CCD" w14:textId="747B83E5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 w:rsidRPr="00CD485B">
                  <w:rPr>
                    <w:rFonts w:ascii="Helv" w:hAnsi="Helv"/>
                    <w:lang w:val="de-AT"/>
                  </w:rPr>
                  <w:t>0</w:t>
                </w:r>
              </w:p>
            </w:tc>
          </w:tr>
          <w:tr w:rsidR="00856E89" w:rsidRPr="00CD485B" w14:paraId="2B448C55" w14:textId="340B0A04" w:rsidTr="00336870">
            <w:trPr>
              <w:trHeight w:val="312"/>
            </w:trPr>
            <w:tc>
              <w:tcPr>
                <w:tcW w:w="1979" w:type="dxa"/>
                <w:noWrap/>
                <w:hideMark/>
              </w:tcPr>
              <w:p w14:paraId="522CACB6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Salzburg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16EA9C1C" w14:textId="0DD73946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1 521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4173976B" w14:textId="2EBE3C17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1 507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0A84B506" w14:textId="44BD4A2A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14</w:t>
                </w:r>
              </w:p>
            </w:tc>
            <w:tc>
              <w:tcPr>
                <w:tcW w:w="1049" w:type="dxa"/>
                <w:shd w:val="clear" w:color="auto" w:fill="auto"/>
                <w:vAlign w:val="center"/>
              </w:tcPr>
              <w:p w14:paraId="54D4B544" w14:textId="12D2B16C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20214FCB" w14:textId="537601B2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1 665</w:t>
                </w:r>
              </w:p>
            </w:tc>
            <w:tc>
              <w:tcPr>
                <w:tcW w:w="1050" w:type="dxa"/>
                <w:noWrap/>
                <w:vAlign w:val="center"/>
              </w:tcPr>
              <w:p w14:paraId="38FEE375" w14:textId="3DF70430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1 638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2568C8A3" w14:textId="6B8B9C9A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27</w:t>
                </w:r>
              </w:p>
            </w:tc>
            <w:tc>
              <w:tcPr>
                <w:tcW w:w="1049" w:type="dxa"/>
                <w:shd w:val="clear" w:color="auto" w:fill="auto"/>
                <w:vAlign w:val="center"/>
              </w:tcPr>
              <w:p w14:paraId="71A06744" w14:textId="16916FD8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3FE5D37B" w14:textId="48E93780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366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6EEEED59" w14:textId="2AF4C5AE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356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5F145D1A" w14:textId="24D645E3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10</w:t>
                </w:r>
              </w:p>
            </w:tc>
            <w:tc>
              <w:tcPr>
                <w:tcW w:w="1050" w:type="dxa"/>
                <w:vAlign w:val="center"/>
              </w:tcPr>
              <w:p w14:paraId="4E743948" w14:textId="22B343AA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 w:rsidRPr="00CD485B">
                  <w:rPr>
                    <w:rFonts w:ascii="Helv" w:hAnsi="Helv"/>
                    <w:lang w:val="de-AT"/>
                  </w:rPr>
                  <w:t>0</w:t>
                </w:r>
              </w:p>
            </w:tc>
          </w:tr>
          <w:tr w:rsidR="00856E89" w:rsidRPr="00CD485B" w14:paraId="5E3D30BD" w14:textId="62B8A25A" w:rsidTr="00336870">
            <w:trPr>
              <w:trHeight w:val="312"/>
            </w:trPr>
            <w:tc>
              <w:tcPr>
                <w:tcW w:w="1979" w:type="dxa"/>
                <w:noWrap/>
                <w:hideMark/>
              </w:tcPr>
              <w:p w14:paraId="7FC86334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Tirol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4592C949" w14:textId="365120EE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2 110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2B40D80D" w14:textId="15865EFB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2 092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71AD3F17" w14:textId="31F36EE5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18</w:t>
                </w:r>
              </w:p>
            </w:tc>
            <w:tc>
              <w:tcPr>
                <w:tcW w:w="1049" w:type="dxa"/>
                <w:shd w:val="clear" w:color="auto" w:fill="auto"/>
                <w:vAlign w:val="center"/>
              </w:tcPr>
              <w:p w14:paraId="11093DDB" w14:textId="23F54949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1E5A436D" w14:textId="35A22993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2 354</w:t>
                </w:r>
              </w:p>
            </w:tc>
            <w:tc>
              <w:tcPr>
                <w:tcW w:w="1050" w:type="dxa"/>
                <w:noWrap/>
                <w:vAlign w:val="center"/>
              </w:tcPr>
              <w:p w14:paraId="07D97FFF" w14:textId="0E51FA9F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2 316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3E10137B" w14:textId="30F4C110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38</w:t>
                </w:r>
              </w:p>
            </w:tc>
            <w:tc>
              <w:tcPr>
                <w:tcW w:w="1049" w:type="dxa"/>
                <w:shd w:val="clear" w:color="auto" w:fill="auto"/>
                <w:vAlign w:val="center"/>
              </w:tcPr>
              <w:p w14:paraId="6041DED2" w14:textId="00703A2D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09C83838" w14:textId="04D0BC96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571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61216A59" w14:textId="5587FA13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555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59F9C667" w14:textId="59C5CED8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16</w:t>
                </w:r>
              </w:p>
            </w:tc>
            <w:tc>
              <w:tcPr>
                <w:tcW w:w="1050" w:type="dxa"/>
                <w:vAlign w:val="center"/>
              </w:tcPr>
              <w:p w14:paraId="65D20378" w14:textId="4B6DCD49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 w:rsidRPr="00CD485B">
                  <w:rPr>
                    <w:rFonts w:ascii="Helv" w:hAnsi="Helv"/>
                    <w:lang w:val="de-AT"/>
                  </w:rPr>
                  <w:t>0</w:t>
                </w:r>
              </w:p>
            </w:tc>
          </w:tr>
          <w:tr w:rsidR="00856E89" w:rsidRPr="00CD485B" w14:paraId="2F4AFEE2" w14:textId="121B0EFD" w:rsidTr="00336870">
            <w:trPr>
              <w:trHeight w:val="312"/>
            </w:trPr>
            <w:tc>
              <w:tcPr>
                <w:tcW w:w="1979" w:type="dxa"/>
                <w:noWrap/>
                <w:hideMark/>
              </w:tcPr>
              <w:p w14:paraId="6C839BE6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Vorarlberg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1000AD36" w14:textId="797D7488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1 292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05019E67" w14:textId="74DAB0F0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1 287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2A268839" w14:textId="4419DA50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</w:t>
                </w:r>
              </w:p>
            </w:tc>
            <w:tc>
              <w:tcPr>
                <w:tcW w:w="1049" w:type="dxa"/>
                <w:shd w:val="clear" w:color="auto" w:fill="auto"/>
                <w:vAlign w:val="center"/>
              </w:tcPr>
              <w:p w14:paraId="738DCAB2" w14:textId="3A12CBC8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2344AC07" w14:textId="50A1B328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1 312</w:t>
                </w:r>
              </w:p>
            </w:tc>
            <w:tc>
              <w:tcPr>
                <w:tcW w:w="1050" w:type="dxa"/>
                <w:noWrap/>
                <w:vAlign w:val="center"/>
              </w:tcPr>
              <w:p w14:paraId="1C8860A9" w14:textId="79681975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1 288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36F0FE40" w14:textId="50D6C38E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24</w:t>
                </w:r>
              </w:p>
            </w:tc>
            <w:tc>
              <w:tcPr>
                <w:tcW w:w="1049" w:type="dxa"/>
                <w:shd w:val="clear" w:color="auto" w:fill="auto"/>
                <w:vAlign w:val="center"/>
              </w:tcPr>
              <w:p w14:paraId="6508FAC1" w14:textId="64E54790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5656A255" w14:textId="699F2E55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296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549E82DA" w14:textId="0880144A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292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600EB538" w14:textId="237EA08B" w:rsidR="00856E89" w:rsidRPr="00CD485B" w:rsidRDefault="00856E89" w:rsidP="00856E89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</w:t>
                </w:r>
              </w:p>
            </w:tc>
            <w:tc>
              <w:tcPr>
                <w:tcW w:w="1050" w:type="dxa"/>
                <w:vAlign w:val="center"/>
              </w:tcPr>
              <w:p w14:paraId="443B0DCC" w14:textId="233EEC56" w:rsidR="00856E89" w:rsidRPr="00CD485B" w:rsidRDefault="00856E89" w:rsidP="00856E89">
                <w:pPr>
                  <w:pStyle w:val="TD"/>
                  <w:rPr>
                    <w:rFonts w:ascii="Helv" w:hAnsi="Helv"/>
                    <w:lang w:val="de-AT"/>
                  </w:rPr>
                </w:pPr>
                <w:r w:rsidRPr="00CD485B">
                  <w:rPr>
                    <w:rFonts w:ascii="Helv" w:hAnsi="Helv"/>
                    <w:lang w:val="de-AT"/>
                  </w:rPr>
                  <w:t>0</w:t>
                </w:r>
              </w:p>
            </w:tc>
          </w:tr>
          <w:tr w:rsidR="00856E89" w:rsidRPr="00CD485B" w14:paraId="4EF38F98" w14:textId="24DED1EE" w:rsidTr="00906382">
            <w:trPr>
              <w:trHeight w:val="53"/>
            </w:trPr>
            <w:tc>
              <w:tcPr>
                <w:tcW w:w="1979" w:type="dxa"/>
                <w:noWrap/>
                <w:hideMark/>
              </w:tcPr>
              <w:p w14:paraId="6B210043" w14:textId="77777777" w:rsidR="00856E89" w:rsidRPr="00797BDF" w:rsidRDefault="00856E89" w:rsidP="00856E89">
                <w:pPr>
                  <w:pStyle w:val="TH-Zeile"/>
                  <w:rPr>
                    <w:lang w:val="de-AT" w:eastAsia="de-AT"/>
                  </w:rPr>
                </w:pPr>
                <w:r w:rsidRPr="00797BDF">
                  <w:rPr>
                    <w:lang w:val="de-AT" w:eastAsia="de-AT"/>
                  </w:rPr>
                  <w:t>Gesamt</w:t>
                </w:r>
              </w:p>
            </w:tc>
            <w:tc>
              <w:tcPr>
                <w:tcW w:w="1049" w:type="dxa"/>
                <w:shd w:val="clear" w:color="auto" w:fill="D8D8D8"/>
                <w:noWrap/>
                <w:vAlign w:val="center"/>
              </w:tcPr>
              <w:p w14:paraId="6C13F436" w14:textId="590BE282" w:rsidR="00856E89" w:rsidRPr="00CD485B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23 785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548CAEC8" w14:textId="135AF12A" w:rsidR="00856E89" w:rsidRPr="00CD485B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23 528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341A0F8A" w14:textId="6BF1709C" w:rsidR="00856E89" w:rsidRPr="00CD485B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257</w:t>
                </w:r>
              </w:p>
            </w:tc>
            <w:tc>
              <w:tcPr>
                <w:tcW w:w="1049" w:type="dxa"/>
                <w:shd w:val="clear" w:color="auto" w:fill="auto"/>
                <w:vAlign w:val="center"/>
              </w:tcPr>
              <w:p w14:paraId="77C68CB9" w14:textId="54E12E15" w:rsidR="00856E89" w:rsidRPr="00CD485B" w:rsidRDefault="00856E89" w:rsidP="00856E89">
                <w:pPr>
                  <w:pStyle w:val="TD"/>
                  <w:rPr>
                    <w:rStyle w:val="Fett"/>
                    <w:rFonts w:ascii="Helv" w:hAnsi="Helv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9" w:type="dxa"/>
                <w:shd w:val="clear" w:color="auto" w:fill="D8D8D8"/>
                <w:noWrap/>
                <w:vAlign w:val="center"/>
              </w:tcPr>
              <w:p w14:paraId="66D2F5A6" w14:textId="093633D6" w:rsidR="00856E89" w:rsidRPr="00CD485B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24 513</w:t>
                </w:r>
              </w:p>
            </w:tc>
            <w:tc>
              <w:tcPr>
                <w:tcW w:w="1050" w:type="dxa"/>
                <w:noWrap/>
                <w:vAlign w:val="center"/>
              </w:tcPr>
              <w:p w14:paraId="4626DD50" w14:textId="6C306D7D" w:rsidR="00856E89" w:rsidRPr="00CD485B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23 903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5C051124" w14:textId="2C7F4FBD" w:rsidR="00856E89" w:rsidRPr="00CD485B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610</w:t>
                </w:r>
              </w:p>
            </w:tc>
            <w:tc>
              <w:tcPr>
                <w:tcW w:w="1049" w:type="dxa"/>
                <w:shd w:val="clear" w:color="auto" w:fill="auto"/>
                <w:vAlign w:val="center"/>
              </w:tcPr>
              <w:p w14:paraId="28960DAA" w14:textId="3D526EA2" w:rsidR="00856E89" w:rsidRPr="00CD485B" w:rsidRDefault="00856E89" w:rsidP="00856E89">
                <w:pPr>
                  <w:pStyle w:val="TD"/>
                  <w:rPr>
                    <w:rStyle w:val="Fett"/>
                    <w:rFonts w:ascii="Helv" w:hAnsi="Helv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49" w:type="dxa"/>
                <w:shd w:val="clear" w:color="auto" w:fill="D8D8D8"/>
                <w:noWrap/>
                <w:vAlign w:val="center"/>
              </w:tcPr>
              <w:p w14:paraId="496F6C11" w14:textId="2C547D5A" w:rsidR="00856E89" w:rsidRPr="00CD485B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5 624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5291A7C9" w14:textId="4D694433" w:rsidR="00856E89" w:rsidRPr="00CD485B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5 198</w:t>
                </w:r>
              </w:p>
            </w:tc>
            <w:tc>
              <w:tcPr>
                <w:tcW w:w="1049" w:type="dxa"/>
                <w:noWrap/>
                <w:vAlign w:val="center"/>
              </w:tcPr>
              <w:p w14:paraId="38DE9B2B" w14:textId="3999351C" w:rsidR="00856E89" w:rsidRPr="00CD485B" w:rsidRDefault="00856E89" w:rsidP="00856E89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426</w:t>
                </w:r>
              </w:p>
            </w:tc>
            <w:tc>
              <w:tcPr>
                <w:tcW w:w="1050" w:type="dxa"/>
                <w:vAlign w:val="center"/>
              </w:tcPr>
              <w:p w14:paraId="4ABDE537" w14:textId="59413473" w:rsidR="00856E89" w:rsidRPr="00CD485B" w:rsidRDefault="00856E89" w:rsidP="00856E89">
                <w:pPr>
                  <w:pStyle w:val="TD"/>
                  <w:rPr>
                    <w:rFonts w:ascii="Helv" w:hAnsi="Helv"/>
                    <w:bCs/>
                    <w:lang w:val="de-AT"/>
                  </w:rPr>
                </w:pPr>
                <w:r w:rsidRPr="00CD485B">
                  <w:rPr>
                    <w:rFonts w:ascii="Helv" w:hAnsi="Helv"/>
                    <w:lang w:val="de-AT"/>
                  </w:rPr>
                  <w:t>0</w:t>
                </w:r>
              </w:p>
            </w:tc>
          </w:tr>
        </w:tbl>
      </w:sdtContent>
    </w:sdt>
    <w:p w14:paraId="168854FA" w14:textId="6AC4D653" w:rsidR="000A7F05" w:rsidRDefault="0007330B" w:rsidP="005A34EF">
      <w:pPr>
        <w:pStyle w:val="Untertitel"/>
      </w:pPr>
      <w:r>
        <w:t xml:space="preserve"> </w:t>
      </w:r>
    </w:p>
    <w:p w14:paraId="61970E9C" w14:textId="0E3743DD" w:rsidR="00471501" w:rsidRDefault="00471501" w:rsidP="005A34EF">
      <w:pPr>
        <w:pStyle w:val="Untertitel"/>
      </w:pPr>
    </w:p>
    <w:p w14:paraId="0313CF5E" w14:textId="4890443F" w:rsidR="00870DE6" w:rsidRDefault="00870DE6" w:rsidP="005A34EF">
      <w:pPr>
        <w:pStyle w:val="Untertitel"/>
      </w:pPr>
    </w:p>
    <w:p w14:paraId="53582A09" w14:textId="77777777" w:rsidR="00443804" w:rsidRPr="00443804" w:rsidRDefault="00443804" w:rsidP="00443804"/>
    <w:p w14:paraId="7F95B30D" w14:textId="765C8B1C" w:rsidR="005A34EF" w:rsidRDefault="005A34EF" w:rsidP="005A34EF">
      <w:pPr>
        <w:pStyle w:val="Untertitel"/>
      </w:pPr>
    </w:p>
    <w:p w14:paraId="57519AAB" w14:textId="77777777" w:rsidR="00CD7B58" w:rsidRPr="00CD7B58" w:rsidRDefault="00CD7B58" w:rsidP="00CD7B58"/>
    <w:p w14:paraId="4249F760" w14:textId="466E1513" w:rsidR="003C32AC" w:rsidRDefault="003C32AC" w:rsidP="003C32AC">
      <w:pPr>
        <w:pStyle w:val="berschrift2"/>
      </w:pPr>
      <w:r w:rsidRPr="003C32AC">
        <w:lastRenderedPageBreak/>
        <w:t>Bundesländer (einkommensabhängiges KBG)</w:t>
      </w:r>
    </w:p>
    <w:p w14:paraId="699D6746" w14:textId="01D88CA9" w:rsidR="00F908A9" w:rsidRDefault="00F908A9" w:rsidP="00F908A9">
      <w:pPr>
        <w:pStyle w:val="Beschriftung"/>
      </w:pPr>
      <w:r>
        <w:t xml:space="preserve">Tabelle </w:t>
      </w:r>
      <w:r w:rsidR="000B4683">
        <w:fldChar w:fldCharType="begin"/>
      </w:r>
      <w:r w:rsidR="000B4683">
        <w:instrText xml:space="preserve"> SEQ Tabelle \* ARABIC </w:instrText>
      </w:r>
      <w:r w:rsidR="000B4683">
        <w:fldChar w:fldCharType="separate"/>
      </w:r>
      <w:r w:rsidR="00B90CA5">
        <w:rPr>
          <w:noProof/>
        </w:rPr>
        <w:t>15</w:t>
      </w:r>
      <w:r w:rsidR="000B4683">
        <w:rPr>
          <w:noProof/>
        </w:rPr>
        <w:fldChar w:fldCharType="end"/>
      </w:r>
      <w:r>
        <w:t xml:space="preserve"> </w:t>
      </w:r>
      <w:r w:rsidRPr="00422104">
        <w:t>einkommensabhängiges KBG: Fallstatistik Bundesländer nach Lebensjahren, erstellt am</w:t>
      </w:r>
      <w:r w:rsidRPr="00EF4BA0">
        <w:t xml:space="preserve">: </w:t>
      </w:r>
      <w:r w:rsidR="005561D6">
        <w:t xml:space="preserve">01. </w:t>
      </w:r>
      <w:r w:rsidR="00560669">
        <w:t>Oktober</w:t>
      </w:r>
      <w:r w:rsidR="005561D6">
        <w:t xml:space="preserve"> 2025</w:t>
      </w:r>
    </w:p>
    <w:sdt>
      <w:sdtPr>
        <w:rPr>
          <w:b w:val="0"/>
        </w:rPr>
        <w:alias w:val="axesPDF - Tabelle"/>
        <w:tag w:val="axesPDF:ID:Table:c043527a-6382-4d3e-9de1-599d38dd73db"/>
        <w:id w:val="1779751945"/>
        <w:placeholder>
          <w:docPart w:val="C42D10F48FBA4C3CB3CDE4CC9E2635F0"/>
        </w:placeholder>
      </w:sdtPr>
      <w:sdtEndPr>
        <w:rPr>
          <w:rFonts w:ascii="Helv" w:eastAsia="Times New Roman" w:hAnsi="Helv" w:cs="Arial"/>
          <w:szCs w:val="20"/>
          <w:lang w:val="de-AT" w:eastAsia="de-AT"/>
        </w:rPr>
      </w:sdtEndPr>
      <w:sdtContent>
        <w:tbl>
          <w:tblPr>
            <w:tblStyle w:val="Tabellenraster"/>
            <w:tblW w:w="5000" w:type="pct"/>
            <w:tblLook w:val="0420" w:firstRow="1" w:lastRow="0" w:firstColumn="0" w:lastColumn="0" w:noHBand="0" w:noVBand="1"/>
          </w:tblPr>
          <w:tblGrid>
            <w:gridCol w:w="2033"/>
            <w:gridCol w:w="1095"/>
            <w:gridCol w:w="1096"/>
            <w:gridCol w:w="1096"/>
            <w:gridCol w:w="886"/>
            <w:gridCol w:w="1095"/>
            <w:gridCol w:w="1096"/>
            <w:gridCol w:w="1096"/>
            <w:gridCol w:w="886"/>
            <w:gridCol w:w="1095"/>
            <w:gridCol w:w="1096"/>
            <w:gridCol w:w="1096"/>
            <w:gridCol w:w="886"/>
          </w:tblGrid>
          <w:tr w:rsidR="00AD00EE" w:rsidRPr="003C32AC" w14:paraId="3BA057B4" w14:textId="24A65E18" w:rsidTr="00AD00EE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12"/>
            </w:trPr>
            <w:tc>
              <w:tcPr>
                <w:tcW w:w="2033" w:type="dxa"/>
                <w:shd w:val="clear" w:color="auto" w:fill="DEF0DF" w:themeFill="accent2" w:themeFillTint="33"/>
                <w:noWrap/>
                <w:hideMark/>
              </w:tcPr>
              <w:p w14:paraId="2AA40281" w14:textId="24FDE1CF" w:rsidR="009049B0" w:rsidRPr="003C32AC" w:rsidRDefault="009049B0" w:rsidP="009049B0">
                <w:pPr>
                  <w:pStyle w:val="TH-Spaltelinks"/>
                  <w:rPr>
                    <w:lang w:val="de-AT" w:eastAsia="de-AT"/>
                  </w:rPr>
                </w:pPr>
                <w:r w:rsidRPr="003C32AC">
                  <w:rPr>
                    <w:lang w:val="de-AT" w:eastAsia="de-AT"/>
                  </w:rPr>
                  <w:t>Bundesländer</w:t>
                </w:r>
              </w:p>
            </w:tc>
            <w:tc>
              <w:tcPr>
                <w:tcW w:w="1095" w:type="dxa"/>
                <w:shd w:val="clear" w:color="auto" w:fill="DEF0DF" w:themeFill="accent2" w:themeFillTint="33"/>
                <w:noWrap/>
                <w:hideMark/>
              </w:tcPr>
              <w:p w14:paraId="7100E687" w14:textId="44380580" w:rsidR="009049B0" w:rsidRPr="003C32AC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>
                  <w:t>insgesamt</w:t>
                </w:r>
              </w:p>
            </w:tc>
            <w:tc>
              <w:tcPr>
                <w:tcW w:w="1096" w:type="dxa"/>
                <w:shd w:val="clear" w:color="auto" w:fill="FFFFFF" w:themeFill="background2"/>
                <w:noWrap/>
                <w:hideMark/>
              </w:tcPr>
              <w:p w14:paraId="4A98B6D0" w14:textId="48CDE4DE" w:rsidR="009049B0" w:rsidRPr="00067F15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 w:rsidRPr="00067F15">
                  <w:t>weiblich</w:t>
                </w:r>
              </w:p>
            </w:tc>
            <w:tc>
              <w:tcPr>
                <w:tcW w:w="1096" w:type="dxa"/>
                <w:shd w:val="clear" w:color="auto" w:fill="FFFFFF" w:themeFill="background2"/>
                <w:noWrap/>
                <w:hideMark/>
              </w:tcPr>
              <w:p w14:paraId="5FAA2772" w14:textId="7B7360F6" w:rsidR="009049B0" w:rsidRPr="00067F15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 w:rsidRPr="00067F15">
                  <w:t>männlich</w:t>
                </w:r>
              </w:p>
            </w:tc>
            <w:tc>
              <w:tcPr>
                <w:tcW w:w="886" w:type="dxa"/>
                <w:shd w:val="clear" w:color="auto" w:fill="FFFFFF" w:themeFill="background2"/>
              </w:tcPr>
              <w:p w14:paraId="38E33D1D" w14:textId="391E0A5D" w:rsidR="009049B0" w:rsidRDefault="009049B0" w:rsidP="009049B0">
                <w:pPr>
                  <w:pStyle w:val="TH-Spalte"/>
                </w:pPr>
                <w:proofErr w:type="spellStart"/>
                <w:r>
                  <w:t>inter</w:t>
                </w:r>
                <w:proofErr w:type="spellEnd"/>
                <w:r>
                  <w:t>/</w:t>
                </w:r>
                <w:r>
                  <w:br/>
                  <w:t>divers</w:t>
                </w:r>
              </w:p>
            </w:tc>
            <w:tc>
              <w:tcPr>
                <w:tcW w:w="1095" w:type="dxa"/>
                <w:shd w:val="clear" w:color="auto" w:fill="DEF0DF" w:themeFill="accent2" w:themeFillTint="33"/>
                <w:noWrap/>
                <w:hideMark/>
              </w:tcPr>
              <w:p w14:paraId="1DB8311C" w14:textId="213CE9D4" w:rsidR="009049B0" w:rsidRPr="003C32AC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>
                  <w:t xml:space="preserve">1. Jahr </w:t>
                </w:r>
                <w:r>
                  <w:br/>
                  <w:t>insgesamt</w:t>
                </w:r>
              </w:p>
            </w:tc>
            <w:tc>
              <w:tcPr>
                <w:tcW w:w="1096" w:type="dxa"/>
                <w:shd w:val="clear" w:color="auto" w:fill="FFFFFF" w:themeFill="background2"/>
                <w:noWrap/>
                <w:hideMark/>
              </w:tcPr>
              <w:p w14:paraId="3E40B9D7" w14:textId="203EE7AB" w:rsidR="009049B0" w:rsidRPr="00067F15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 w:rsidRPr="00067F15">
                  <w:rPr>
                    <w:lang w:val="de-AT" w:eastAsia="de-AT"/>
                  </w:rPr>
                  <w:t xml:space="preserve">1. Jahr </w:t>
                </w:r>
                <w:r w:rsidRPr="00067F15">
                  <w:br/>
                  <w:t>weiblich</w:t>
                </w:r>
              </w:p>
            </w:tc>
            <w:tc>
              <w:tcPr>
                <w:tcW w:w="1096" w:type="dxa"/>
                <w:shd w:val="clear" w:color="auto" w:fill="FFFFFF" w:themeFill="background2"/>
                <w:noWrap/>
                <w:hideMark/>
              </w:tcPr>
              <w:p w14:paraId="54264F8F" w14:textId="3FCEC08E" w:rsidR="009049B0" w:rsidRPr="00067F15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 w:rsidRPr="00067F15">
                  <w:rPr>
                    <w:lang w:val="de-AT" w:eastAsia="de-AT"/>
                  </w:rPr>
                  <w:t xml:space="preserve">1. Jahr </w:t>
                </w:r>
                <w:r w:rsidRPr="00067F15">
                  <w:br/>
                  <w:t>männlich</w:t>
                </w:r>
              </w:p>
            </w:tc>
            <w:tc>
              <w:tcPr>
                <w:tcW w:w="886" w:type="dxa"/>
                <w:shd w:val="clear" w:color="auto" w:fill="FFFFFF" w:themeFill="background2"/>
              </w:tcPr>
              <w:p w14:paraId="7BDD73DC" w14:textId="3E2ADEFA" w:rsidR="009049B0" w:rsidRDefault="009049B0" w:rsidP="009049B0">
                <w:pPr>
                  <w:pStyle w:val="TH-Spalte"/>
                </w:pPr>
                <w:r>
                  <w:t>1. Jahr</w:t>
                </w:r>
                <w:r>
                  <w:br/>
                </w:r>
                <w:proofErr w:type="spellStart"/>
                <w:r>
                  <w:t>inter</w:t>
                </w:r>
                <w:proofErr w:type="spellEnd"/>
                <w:r>
                  <w:t>/</w:t>
                </w:r>
                <w:r>
                  <w:br/>
                  <w:t>divers</w:t>
                </w:r>
              </w:p>
            </w:tc>
            <w:tc>
              <w:tcPr>
                <w:tcW w:w="1095" w:type="dxa"/>
                <w:shd w:val="clear" w:color="auto" w:fill="DEF0DF" w:themeFill="accent2" w:themeFillTint="33"/>
                <w:noWrap/>
                <w:hideMark/>
              </w:tcPr>
              <w:p w14:paraId="5CC714B6" w14:textId="09722AB7" w:rsidR="009049B0" w:rsidRPr="003C32AC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>
                  <w:t xml:space="preserve">2. Jahr </w:t>
                </w:r>
                <w:r>
                  <w:br/>
                  <w:t>insgesamt</w:t>
                </w:r>
              </w:p>
            </w:tc>
            <w:tc>
              <w:tcPr>
                <w:tcW w:w="1096" w:type="dxa"/>
                <w:shd w:val="clear" w:color="auto" w:fill="FFFFFF" w:themeFill="background2"/>
                <w:noWrap/>
                <w:hideMark/>
              </w:tcPr>
              <w:p w14:paraId="5C727C4E" w14:textId="7ADE277D" w:rsidR="009049B0" w:rsidRPr="00067F15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 w:rsidRPr="00067F15">
                  <w:rPr>
                    <w:lang w:val="de-AT" w:eastAsia="de-AT"/>
                  </w:rPr>
                  <w:t xml:space="preserve">2. Jahr </w:t>
                </w:r>
                <w:r w:rsidRPr="00067F15">
                  <w:br/>
                  <w:t>weiblich</w:t>
                </w:r>
              </w:p>
            </w:tc>
            <w:tc>
              <w:tcPr>
                <w:tcW w:w="1096" w:type="dxa"/>
                <w:shd w:val="clear" w:color="auto" w:fill="FFFFFF" w:themeFill="background2"/>
                <w:noWrap/>
                <w:hideMark/>
              </w:tcPr>
              <w:p w14:paraId="2F17B5A5" w14:textId="20F949D8" w:rsidR="009049B0" w:rsidRPr="00067F15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 w:rsidRPr="00067F15">
                  <w:rPr>
                    <w:lang w:val="de-AT" w:eastAsia="de-AT"/>
                  </w:rPr>
                  <w:t xml:space="preserve">2. Jahr </w:t>
                </w:r>
                <w:r w:rsidRPr="00067F15">
                  <w:br/>
                  <w:t>männlich</w:t>
                </w:r>
              </w:p>
            </w:tc>
            <w:tc>
              <w:tcPr>
                <w:tcW w:w="886" w:type="dxa"/>
                <w:shd w:val="clear" w:color="auto" w:fill="FFFFFF" w:themeFill="background2"/>
              </w:tcPr>
              <w:p w14:paraId="05668829" w14:textId="67514D9B" w:rsidR="009049B0" w:rsidRPr="00067F15" w:rsidRDefault="009049B0" w:rsidP="009049B0">
                <w:pPr>
                  <w:pStyle w:val="TH-Spalte"/>
                  <w:rPr>
                    <w:lang w:val="de-AT" w:eastAsia="de-AT"/>
                  </w:rPr>
                </w:pPr>
                <w:r>
                  <w:t>2. Jahr</w:t>
                </w:r>
                <w:r>
                  <w:br/>
                </w:r>
                <w:proofErr w:type="spellStart"/>
                <w:r>
                  <w:t>inter</w:t>
                </w:r>
                <w:proofErr w:type="spellEnd"/>
                <w:r>
                  <w:t>/</w:t>
                </w:r>
                <w:r>
                  <w:br/>
                  <w:t>divers</w:t>
                </w:r>
              </w:p>
            </w:tc>
          </w:tr>
          <w:tr w:rsidR="00560669" w:rsidRPr="003C32AC" w14:paraId="12863CA2" w14:textId="1B66EAA2" w:rsidTr="00AD00EE">
            <w:trPr>
              <w:trHeight w:val="312"/>
            </w:trPr>
            <w:tc>
              <w:tcPr>
                <w:tcW w:w="2033" w:type="dxa"/>
                <w:noWrap/>
                <w:hideMark/>
              </w:tcPr>
              <w:p w14:paraId="1151694A" w14:textId="77777777" w:rsidR="00560669" w:rsidRPr="003C32AC" w:rsidRDefault="00560669" w:rsidP="00560669">
                <w:pPr>
                  <w:pStyle w:val="TH-Zeile"/>
                  <w:rPr>
                    <w:lang w:val="de-AT" w:eastAsia="de-AT"/>
                  </w:rPr>
                </w:pPr>
                <w:r w:rsidRPr="003C32AC">
                  <w:rPr>
                    <w:lang w:val="de-AT" w:eastAsia="de-AT"/>
                  </w:rPr>
                  <w:t>Wien</w:t>
                </w:r>
              </w:p>
            </w:tc>
            <w:tc>
              <w:tcPr>
                <w:tcW w:w="1095" w:type="dxa"/>
                <w:noWrap/>
                <w:vAlign w:val="center"/>
              </w:tcPr>
              <w:p w14:paraId="7B40E7A3" w14:textId="0E9389FE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6 677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04035B6B" w14:textId="19518D64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5 948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0FD6CD73" w14:textId="5CB91173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729</w:t>
                </w:r>
              </w:p>
            </w:tc>
            <w:tc>
              <w:tcPr>
                <w:tcW w:w="886" w:type="dxa"/>
                <w:shd w:val="clear" w:color="auto" w:fill="auto"/>
                <w:vAlign w:val="center"/>
              </w:tcPr>
              <w:p w14:paraId="6C0148A9" w14:textId="40B53B8F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95" w:type="dxa"/>
                <w:noWrap/>
                <w:vAlign w:val="center"/>
              </w:tcPr>
              <w:p w14:paraId="3E946362" w14:textId="242E107A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5 680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5DB57FB1" w14:textId="688F43F1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5 356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16F08205" w14:textId="1FFFC4C3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324</w:t>
                </w:r>
              </w:p>
            </w:tc>
            <w:tc>
              <w:tcPr>
                <w:tcW w:w="886" w:type="dxa"/>
                <w:shd w:val="clear" w:color="auto" w:fill="auto"/>
                <w:vAlign w:val="center"/>
              </w:tcPr>
              <w:p w14:paraId="5A80332E" w14:textId="75FC95A9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95" w:type="dxa"/>
                <w:noWrap/>
                <w:vAlign w:val="center"/>
              </w:tcPr>
              <w:p w14:paraId="23B8AFB1" w14:textId="0F090979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997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7F38E3C7" w14:textId="3A1C00F4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592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44873843" w14:textId="1CA2AFAE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405</w:t>
                </w:r>
              </w:p>
            </w:tc>
            <w:tc>
              <w:tcPr>
                <w:tcW w:w="886" w:type="dxa"/>
                <w:vAlign w:val="center"/>
              </w:tcPr>
              <w:p w14:paraId="26AF99E2" w14:textId="48A929C8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614F10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560669" w:rsidRPr="003C32AC" w14:paraId="1C35F034" w14:textId="0DAEE097" w:rsidTr="00AD00EE">
            <w:trPr>
              <w:trHeight w:val="312"/>
            </w:trPr>
            <w:tc>
              <w:tcPr>
                <w:tcW w:w="2033" w:type="dxa"/>
                <w:noWrap/>
                <w:hideMark/>
              </w:tcPr>
              <w:p w14:paraId="42D0C19B" w14:textId="77777777" w:rsidR="00560669" w:rsidRPr="003C32AC" w:rsidRDefault="00560669" w:rsidP="00560669">
                <w:pPr>
                  <w:pStyle w:val="TH-Zeile"/>
                  <w:rPr>
                    <w:lang w:val="de-AT" w:eastAsia="de-AT"/>
                  </w:rPr>
                </w:pPr>
                <w:r w:rsidRPr="003C32AC">
                  <w:rPr>
                    <w:lang w:val="de-AT" w:eastAsia="de-AT"/>
                  </w:rPr>
                  <w:t>Niederösterreich</w:t>
                </w:r>
              </w:p>
            </w:tc>
            <w:tc>
              <w:tcPr>
                <w:tcW w:w="1095" w:type="dxa"/>
                <w:noWrap/>
                <w:vAlign w:val="center"/>
              </w:tcPr>
              <w:p w14:paraId="5DA03E55" w14:textId="0D3054DD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5 666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678439B7" w14:textId="7C46B175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5 195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56A6FE77" w14:textId="5035D728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471</w:t>
                </w:r>
              </w:p>
            </w:tc>
            <w:tc>
              <w:tcPr>
                <w:tcW w:w="886" w:type="dxa"/>
                <w:shd w:val="clear" w:color="auto" w:fill="auto"/>
                <w:vAlign w:val="center"/>
              </w:tcPr>
              <w:p w14:paraId="1E8025D3" w14:textId="75229E78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95" w:type="dxa"/>
                <w:noWrap/>
                <w:vAlign w:val="center"/>
              </w:tcPr>
              <w:p w14:paraId="5F7D0507" w14:textId="648416B4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4 850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5A36C9AA" w14:textId="4019C4D5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4 641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02E35CB9" w14:textId="35DEC702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209</w:t>
                </w:r>
              </w:p>
            </w:tc>
            <w:tc>
              <w:tcPr>
                <w:tcW w:w="886" w:type="dxa"/>
                <w:shd w:val="clear" w:color="auto" w:fill="auto"/>
                <w:vAlign w:val="center"/>
              </w:tcPr>
              <w:p w14:paraId="220D35AC" w14:textId="0C933185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95" w:type="dxa"/>
                <w:noWrap/>
                <w:vAlign w:val="center"/>
              </w:tcPr>
              <w:p w14:paraId="6768D024" w14:textId="61DD231E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816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3B05D1FE" w14:textId="3A7EF183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554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6955D0BE" w14:textId="3DAA2B4A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262</w:t>
                </w:r>
              </w:p>
            </w:tc>
            <w:tc>
              <w:tcPr>
                <w:tcW w:w="886" w:type="dxa"/>
                <w:vAlign w:val="center"/>
              </w:tcPr>
              <w:p w14:paraId="101CE54B" w14:textId="31FADAE8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614F10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560669" w:rsidRPr="003C32AC" w14:paraId="12A63ED8" w14:textId="2FCFCA25" w:rsidTr="00AD00EE">
            <w:trPr>
              <w:trHeight w:val="312"/>
            </w:trPr>
            <w:tc>
              <w:tcPr>
                <w:tcW w:w="2033" w:type="dxa"/>
                <w:noWrap/>
                <w:hideMark/>
              </w:tcPr>
              <w:p w14:paraId="5C4CB2F0" w14:textId="77777777" w:rsidR="00560669" w:rsidRPr="003C32AC" w:rsidRDefault="00560669" w:rsidP="00560669">
                <w:pPr>
                  <w:pStyle w:val="TH-Zeile"/>
                  <w:rPr>
                    <w:lang w:val="de-AT" w:eastAsia="de-AT"/>
                  </w:rPr>
                </w:pPr>
                <w:r w:rsidRPr="003C32AC">
                  <w:rPr>
                    <w:lang w:val="de-AT" w:eastAsia="de-AT"/>
                  </w:rPr>
                  <w:t>Burgenland</w:t>
                </w:r>
              </w:p>
            </w:tc>
            <w:tc>
              <w:tcPr>
                <w:tcW w:w="1095" w:type="dxa"/>
                <w:noWrap/>
                <w:vAlign w:val="center"/>
              </w:tcPr>
              <w:p w14:paraId="057975EF" w14:textId="603AF2BA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805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1FAE1603" w14:textId="2502284F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770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748F2FCD" w14:textId="1ACEFF2E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35</w:t>
                </w:r>
              </w:p>
            </w:tc>
            <w:tc>
              <w:tcPr>
                <w:tcW w:w="886" w:type="dxa"/>
                <w:shd w:val="clear" w:color="auto" w:fill="auto"/>
                <w:vAlign w:val="center"/>
              </w:tcPr>
              <w:p w14:paraId="36FDBDE5" w14:textId="676BD21A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95" w:type="dxa"/>
                <w:noWrap/>
                <w:vAlign w:val="center"/>
              </w:tcPr>
              <w:p w14:paraId="3429CCF3" w14:textId="1E6B8FFB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701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42A85B52" w14:textId="74D9E7F2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684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4FC438D9" w14:textId="41F2D79E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17</w:t>
                </w:r>
              </w:p>
            </w:tc>
            <w:tc>
              <w:tcPr>
                <w:tcW w:w="886" w:type="dxa"/>
                <w:shd w:val="clear" w:color="auto" w:fill="auto"/>
                <w:vAlign w:val="center"/>
              </w:tcPr>
              <w:p w14:paraId="369E4CAA" w14:textId="08AE1567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95" w:type="dxa"/>
                <w:noWrap/>
                <w:vAlign w:val="center"/>
              </w:tcPr>
              <w:p w14:paraId="35C5B16D" w14:textId="1E5A65F9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104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7C347F35" w14:textId="5701735B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86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05010194" w14:textId="11C4DA48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18</w:t>
                </w:r>
              </w:p>
            </w:tc>
            <w:tc>
              <w:tcPr>
                <w:tcW w:w="886" w:type="dxa"/>
                <w:vAlign w:val="center"/>
              </w:tcPr>
              <w:p w14:paraId="58805944" w14:textId="62231AFC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614F10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560669" w:rsidRPr="003C32AC" w14:paraId="064516DB" w14:textId="54148670" w:rsidTr="00AD00EE">
            <w:trPr>
              <w:trHeight w:val="312"/>
            </w:trPr>
            <w:tc>
              <w:tcPr>
                <w:tcW w:w="2033" w:type="dxa"/>
                <w:noWrap/>
                <w:hideMark/>
              </w:tcPr>
              <w:p w14:paraId="0EC5A12A" w14:textId="77777777" w:rsidR="00560669" w:rsidRPr="003C32AC" w:rsidRDefault="00560669" w:rsidP="00560669">
                <w:pPr>
                  <w:pStyle w:val="TH-Zeile"/>
                  <w:rPr>
                    <w:lang w:val="de-AT" w:eastAsia="de-AT"/>
                  </w:rPr>
                </w:pPr>
                <w:r w:rsidRPr="003C32AC">
                  <w:rPr>
                    <w:lang w:val="de-AT" w:eastAsia="de-AT"/>
                  </w:rPr>
                  <w:t>Oberösterreich</w:t>
                </w:r>
              </w:p>
            </w:tc>
            <w:tc>
              <w:tcPr>
                <w:tcW w:w="1095" w:type="dxa"/>
                <w:noWrap/>
                <w:vAlign w:val="center"/>
              </w:tcPr>
              <w:p w14:paraId="4EC480AE" w14:textId="7A2F4ABC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6 162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6389646E" w14:textId="2399BF3F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5 376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28DECC45" w14:textId="369BD0E5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786</w:t>
                </w:r>
              </w:p>
            </w:tc>
            <w:tc>
              <w:tcPr>
                <w:tcW w:w="886" w:type="dxa"/>
                <w:shd w:val="clear" w:color="auto" w:fill="auto"/>
                <w:vAlign w:val="center"/>
              </w:tcPr>
              <w:p w14:paraId="7E74FE2C" w14:textId="5F7AEFBC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95" w:type="dxa"/>
                <w:noWrap/>
                <w:vAlign w:val="center"/>
              </w:tcPr>
              <w:p w14:paraId="064F33A9" w14:textId="5AB707C2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5 178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277D7D8A" w14:textId="446F1948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4 762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1445D1E1" w14:textId="5A7499C9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416</w:t>
                </w:r>
              </w:p>
            </w:tc>
            <w:tc>
              <w:tcPr>
                <w:tcW w:w="886" w:type="dxa"/>
                <w:shd w:val="clear" w:color="auto" w:fill="auto"/>
                <w:vAlign w:val="center"/>
              </w:tcPr>
              <w:p w14:paraId="18C2808E" w14:textId="4052AEF2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95" w:type="dxa"/>
                <w:noWrap/>
                <w:vAlign w:val="center"/>
              </w:tcPr>
              <w:p w14:paraId="559167CC" w14:textId="5E01A86B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984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4647ECC1" w14:textId="20E2BEA2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614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50527451" w14:textId="7169D73C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370</w:t>
                </w:r>
              </w:p>
            </w:tc>
            <w:tc>
              <w:tcPr>
                <w:tcW w:w="886" w:type="dxa"/>
                <w:vAlign w:val="center"/>
              </w:tcPr>
              <w:p w14:paraId="0299D321" w14:textId="0D095618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614F10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560669" w:rsidRPr="003C32AC" w14:paraId="753BD325" w14:textId="03D0509E" w:rsidTr="00AD00EE">
            <w:trPr>
              <w:trHeight w:val="312"/>
            </w:trPr>
            <w:tc>
              <w:tcPr>
                <w:tcW w:w="2033" w:type="dxa"/>
                <w:noWrap/>
                <w:hideMark/>
              </w:tcPr>
              <w:p w14:paraId="238A715A" w14:textId="77777777" w:rsidR="00560669" w:rsidRPr="003C32AC" w:rsidRDefault="00560669" w:rsidP="00560669">
                <w:pPr>
                  <w:pStyle w:val="TH-Zeile"/>
                  <w:rPr>
                    <w:lang w:val="de-AT" w:eastAsia="de-AT"/>
                  </w:rPr>
                </w:pPr>
                <w:r w:rsidRPr="003C32AC">
                  <w:rPr>
                    <w:lang w:val="de-AT" w:eastAsia="de-AT"/>
                  </w:rPr>
                  <w:t>Steiermark</w:t>
                </w:r>
              </w:p>
            </w:tc>
            <w:tc>
              <w:tcPr>
                <w:tcW w:w="1095" w:type="dxa"/>
                <w:noWrap/>
                <w:vAlign w:val="center"/>
              </w:tcPr>
              <w:p w14:paraId="112B6077" w14:textId="13090423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4 979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482075BE" w14:textId="2F0C08CE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4 337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2051E2ED" w14:textId="3E268763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642</w:t>
                </w:r>
              </w:p>
            </w:tc>
            <w:tc>
              <w:tcPr>
                <w:tcW w:w="886" w:type="dxa"/>
                <w:shd w:val="clear" w:color="auto" w:fill="auto"/>
                <w:vAlign w:val="center"/>
              </w:tcPr>
              <w:p w14:paraId="04B94E0C" w14:textId="4DE777BC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95" w:type="dxa"/>
                <w:noWrap/>
                <w:vAlign w:val="center"/>
              </w:tcPr>
              <w:p w14:paraId="007B5CF7" w14:textId="1CFB3882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4 216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17AA326B" w14:textId="41C450B7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3 865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775CFFAC" w14:textId="324EFC1F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351</w:t>
                </w:r>
              </w:p>
            </w:tc>
            <w:tc>
              <w:tcPr>
                <w:tcW w:w="886" w:type="dxa"/>
                <w:shd w:val="clear" w:color="auto" w:fill="auto"/>
                <w:vAlign w:val="center"/>
              </w:tcPr>
              <w:p w14:paraId="0D6F4900" w14:textId="3FD67383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95" w:type="dxa"/>
                <w:noWrap/>
                <w:vAlign w:val="center"/>
              </w:tcPr>
              <w:p w14:paraId="45C955CB" w14:textId="4D0ED821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763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57ED28FB" w14:textId="35B66D3A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472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404A1607" w14:textId="5258D1A2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291</w:t>
                </w:r>
              </w:p>
            </w:tc>
            <w:tc>
              <w:tcPr>
                <w:tcW w:w="886" w:type="dxa"/>
                <w:vAlign w:val="center"/>
              </w:tcPr>
              <w:p w14:paraId="191191B5" w14:textId="5B329383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614F10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560669" w:rsidRPr="003C32AC" w14:paraId="17D0941E" w14:textId="59521B61" w:rsidTr="00AD00EE">
            <w:trPr>
              <w:trHeight w:val="312"/>
            </w:trPr>
            <w:tc>
              <w:tcPr>
                <w:tcW w:w="2033" w:type="dxa"/>
                <w:noWrap/>
                <w:hideMark/>
              </w:tcPr>
              <w:p w14:paraId="13203305" w14:textId="77777777" w:rsidR="00560669" w:rsidRPr="003C32AC" w:rsidRDefault="00560669" w:rsidP="00560669">
                <w:pPr>
                  <w:pStyle w:val="TH-Zeile"/>
                  <w:rPr>
                    <w:lang w:val="de-AT" w:eastAsia="de-AT"/>
                  </w:rPr>
                </w:pPr>
                <w:r w:rsidRPr="003C32AC">
                  <w:rPr>
                    <w:lang w:val="de-AT" w:eastAsia="de-AT"/>
                  </w:rPr>
                  <w:t>Kärnten</w:t>
                </w:r>
              </w:p>
            </w:tc>
            <w:tc>
              <w:tcPr>
                <w:tcW w:w="1095" w:type="dxa"/>
                <w:noWrap/>
                <w:vAlign w:val="center"/>
              </w:tcPr>
              <w:p w14:paraId="555214F7" w14:textId="06C346A6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1 896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48FB32E1" w14:textId="4215CB23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1 735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67DBB1D6" w14:textId="0CC7D0B7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161</w:t>
                </w:r>
              </w:p>
            </w:tc>
            <w:tc>
              <w:tcPr>
                <w:tcW w:w="886" w:type="dxa"/>
                <w:shd w:val="clear" w:color="auto" w:fill="auto"/>
                <w:vAlign w:val="center"/>
              </w:tcPr>
              <w:p w14:paraId="4E3F4ED1" w14:textId="3D5504D2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95" w:type="dxa"/>
                <w:noWrap/>
                <w:vAlign w:val="center"/>
              </w:tcPr>
              <w:p w14:paraId="72423F3F" w14:textId="5C0E04DC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1 617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7281524A" w14:textId="65230BFE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1 537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663ECB34" w14:textId="087E88BF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80</w:t>
                </w:r>
              </w:p>
            </w:tc>
            <w:tc>
              <w:tcPr>
                <w:tcW w:w="886" w:type="dxa"/>
                <w:shd w:val="clear" w:color="auto" w:fill="auto"/>
                <w:vAlign w:val="center"/>
              </w:tcPr>
              <w:p w14:paraId="007350E4" w14:textId="5A8C417B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95" w:type="dxa"/>
                <w:noWrap/>
                <w:vAlign w:val="center"/>
              </w:tcPr>
              <w:p w14:paraId="12068081" w14:textId="26D409CA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279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1E7C9CF2" w14:textId="1B40B57F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198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2D9DBFB7" w14:textId="6690CE84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81</w:t>
                </w:r>
              </w:p>
            </w:tc>
            <w:tc>
              <w:tcPr>
                <w:tcW w:w="886" w:type="dxa"/>
                <w:vAlign w:val="center"/>
              </w:tcPr>
              <w:p w14:paraId="3971D531" w14:textId="1DF8B1D2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614F10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560669" w:rsidRPr="003C32AC" w14:paraId="242615B7" w14:textId="6B00C514" w:rsidTr="00AD00EE">
            <w:trPr>
              <w:trHeight w:val="312"/>
            </w:trPr>
            <w:tc>
              <w:tcPr>
                <w:tcW w:w="2033" w:type="dxa"/>
                <w:noWrap/>
                <w:hideMark/>
              </w:tcPr>
              <w:p w14:paraId="37CF0510" w14:textId="77777777" w:rsidR="00560669" w:rsidRPr="003C32AC" w:rsidRDefault="00560669" w:rsidP="00560669">
                <w:pPr>
                  <w:pStyle w:val="TH-Zeile"/>
                  <w:rPr>
                    <w:lang w:val="de-AT" w:eastAsia="de-AT"/>
                  </w:rPr>
                </w:pPr>
                <w:r w:rsidRPr="003C32AC">
                  <w:rPr>
                    <w:lang w:val="de-AT" w:eastAsia="de-AT"/>
                  </w:rPr>
                  <w:t>Salzburg</w:t>
                </w:r>
              </w:p>
            </w:tc>
            <w:tc>
              <w:tcPr>
                <w:tcW w:w="1095" w:type="dxa"/>
                <w:noWrap/>
                <w:vAlign w:val="center"/>
              </w:tcPr>
              <w:p w14:paraId="1C01F934" w14:textId="28A374C4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2 297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12C1F0D2" w14:textId="5DD84C0C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2 059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35407338" w14:textId="318412F9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238</w:t>
                </w:r>
              </w:p>
            </w:tc>
            <w:tc>
              <w:tcPr>
                <w:tcW w:w="886" w:type="dxa"/>
                <w:shd w:val="clear" w:color="auto" w:fill="auto"/>
                <w:vAlign w:val="center"/>
              </w:tcPr>
              <w:p w14:paraId="6729EAA4" w14:textId="4F3BF355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95" w:type="dxa"/>
                <w:noWrap/>
                <w:vAlign w:val="center"/>
              </w:tcPr>
              <w:p w14:paraId="0490F766" w14:textId="26EA1B4F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1 961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486FC58B" w14:textId="207CE1EB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1 826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02FA35E6" w14:textId="2DDC6617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135</w:t>
                </w:r>
              </w:p>
            </w:tc>
            <w:tc>
              <w:tcPr>
                <w:tcW w:w="886" w:type="dxa"/>
                <w:shd w:val="clear" w:color="auto" w:fill="auto"/>
                <w:vAlign w:val="center"/>
              </w:tcPr>
              <w:p w14:paraId="19BBE565" w14:textId="7D32FBA6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95" w:type="dxa"/>
                <w:noWrap/>
                <w:vAlign w:val="center"/>
              </w:tcPr>
              <w:p w14:paraId="53F26835" w14:textId="7553979F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336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1594A72E" w14:textId="6DFB204C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233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02DE45BD" w14:textId="328EB3FF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103</w:t>
                </w:r>
              </w:p>
            </w:tc>
            <w:tc>
              <w:tcPr>
                <w:tcW w:w="886" w:type="dxa"/>
                <w:vAlign w:val="center"/>
              </w:tcPr>
              <w:p w14:paraId="7D3213FA" w14:textId="0BB97201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614F10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560669" w:rsidRPr="003C32AC" w14:paraId="43B6324C" w14:textId="5EDFC868" w:rsidTr="00AD00EE">
            <w:trPr>
              <w:trHeight w:val="312"/>
            </w:trPr>
            <w:tc>
              <w:tcPr>
                <w:tcW w:w="2033" w:type="dxa"/>
                <w:noWrap/>
                <w:hideMark/>
              </w:tcPr>
              <w:p w14:paraId="641BCDD8" w14:textId="77777777" w:rsidR="00560669" w:rsidRPr="003C32AC" w:rsidRDefault="00560669" w:rsidP="00560669">
                <w:pPr>
                  <w:pStyle w:val="TH-Zeile"/>
                  <w:rPr>
                    <w:lang w:val="de-AT" w:eastAsia="de-AT"/>
                  </w:rPr>
                </w:pPr>
                <w:r w:rsidRPr="003C32AC">
                  <w:rPr>
                    <w:lang w:val="de-AT" w:eastAsia="de-AT"/>
                  </w:rPr>
                  <w:t>Tirol</w:t>
                </w:r>
              </w:p>
            </w:tc>
            <w:tc>
              <w:tcPr>
                <w:tcW w:w="1095" w:type="dxa"/>
                <w:noWrap/>
                <w:vAlign w:val="center"/>
              </w:tcPr>
              <w:p w14:paraId="19B4C970" w14:textId="3CE02C6C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3 011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47A08BBA" w14:textId="63C9C313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2 729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751D47B1" w14:textId="10EC0137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282</w:t>
                </w:r>
              </w:p>
            </w:tc>
            <w:tc>
              <w:tcPr>
                <w:tcW w:w="886" w:type="dxa"/>
                <w:shd w:val="clear" w:color="auto" w:fill="auto"/>
                <w:vAlign w:val="center"/>
              </w:tcPr>
              <w:p w14:paraId="0F4E995F" w14:textId="5D6BE331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95" w:type="dxa"/>
                <w:noWrap/>
                <w:vAlign w:val="center"/>
              </w:tcPr>
              <w:p w14:paraId="7F544B6E" w14:textId="2A243591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2 564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5FDEBE29" w14:textId="74FD7D35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2 429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7F3206D4" w14:textId="51994332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135</w:t>
                </w:r>
              </w:p>
            </w:tc>
            <w:tc>
              <w:tcPr>
                <w:tcW w:w="886" w:type="dxa"/>
                <w:shd w:val="clear" w:color="auto" w:fill="auto"/>
                <w:vAlign w:val="center"/>
              </w:tcPr>
              <w:p w14:paraId="5D1033DA" w14:textId="0C836191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95" w:type="dxa"/>
                <w:noWrap/>
                <w:vAlign w:val="center"/>
              </w:tcPr>
              <w:p w14:paraId="3D3CEE59" w14:textId="2A68930E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447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6590A592" w14:textId="5197B406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300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792CB8B0" w14:textId="5705348C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147</w:t>
                </w:r>
              </w:p>
            </w:tc>
            <w:tc>
              <w:tcPr>
                <w:tcW w:w="886" w:type="dxa"/>
                <w:vAlign w:val="center"/>
              </w:tcPr>
              <w:p w14:paraId="687F3F4A" w14:textId="349E906A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614F10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560669" w:rsidRPr="003C32AC" w14:paraId="2B7ED605" w14:textId="1C15007E" w:rsidTr="00AD00EE">
            <w:trPr>
              <w:trHeight w:val="312"/>
            </w:trPr>
            <w:tc>
              <w:tcPr>
                <w:tcW w:w="2033" w:type="dxa"/>
                <w:noWrap/>
                <w:hideMark/>
              </w:tcPr>
              <w:p w14:paraId="3FB458EA" w14:textId="77777777" w:rsidR="00560669" w:rsidRPr="003C32AC" w:rsidRDefault="00560669" w:rsidP="00560669">
                <w:pPr>
                  <w:pStyle w:val="TH-Zeile"/>
                  <w:rPr>
                    <w:lang w:val="de-AT" w:eastAsia="de-AT"/>
                  </w:rPr>
                </w:pPr>
                <w:r w:rsidRPr="003C32AC">
                  <w:rPr>
                    <w:lang w:val="de-AT" w:eastAsia="de-AT"/>
                  </w:rPr>
                  <w:t>Vorarlberg</w:t>
                </w:r>
              </w:p>
            </w:tc>
            <w:tc>
              <w:tcPr>
                <w:tcW w:w="1095" w:type="dxa"/>
                <w:noWrap/>
                <w:vAlign w:val="center"/>
              </w:tcPr>
              <w:p w14:paraId="04C3D18B" w14:textId="524A7305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1 483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674A6E60" w14:textId="562D476C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1 329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2D795183" w14:textId="57A9C361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154</w:t>
                </w:r>
              </w:p>
            </w:tc>
            <w:tc>
              <w:tcPr>
                <w:tcW w:w="886" w:type="dxa"/>
                <w:shd w:val="clear" w:color="auto" w:fill="auto"/>
                <w:vAlign w:val="center"/>
              </w:tcPr>
              <w:p w14:paraId="2773E053" w14:textId="23EA2124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95" w:type="dxa"/>
                <w:noWrap/>
                <w:vAlign w:val="center"/>
              </w:tcPr>
              <w:p w14:paraId="2238D300" w14:textId="2F0ABFF9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1 249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79037A9E" w14:textId="4982A203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1 176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1583F484" w14:textId="6F390CFA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73</w:t>
                </w:r>
              </w:p>
            </w:tc>
            <w:tc>
              <w:tcPr>
                <w:tcW w:w="886" w:type="dxa"/>
                <w:shd w:val="clear" w:color="auto" w:fill="auto"/>
                <w:vAlign w:val="center"/>
              </w:tcPr>
              <w:p w14:paraId="54327EB8" w14:textId="0D7A9A38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95" w:type="dxa"/>
                <w:noWrap/>
                <w:vAlign w:val="center"/>
              </w:tcPr>
              <w:p w14:paraId="02481BD6" w14:textId="71E7E242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234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236096D8" w14:textId="14E81653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153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4B87957E" w14:textId="5EB2E3D6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81</w:t>
                </w:r>
              </w:p>
            </w:tc>
            <w:tc>
              <w:tcPr>
                <w:tcW w:w="886" w:type="dxa"/>
                <w:vAlign w:val="center"/>
              </w:tcPr>
              <w:p w14:paraId="03FC574C" w14:textId="49D7CD4E" w:rsidR="00560669" w:rsidRPr="00B530E9" w:rsidRDefault="00560669" w:rsidP="00560669">
                <w:pPr>
                  <w:pStyle w:val="TD"/>
                  <w:rPr>
                    <w:szCs w:val="20"/>
                    <w:lang w:val="de-AT" w:eastAsia="de-AT"/>
                  </w:rPr>
                </w:pPr>
                <w:r w:rsidRPr="00614F10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  <w:tr w:rsidR="00560669" w:rsidRPr="003C32AC" w14:paraId="42875094" w14:textId="35C84BCA" w:rsidTr="00AD00EE">
            <w:trPr>
              <w:trHeight w:val="312"/>
            </w:trPr>
            <w:tc>
              <w:tcPr>
                <w:tcW w:w="2033" w:type="dxa"/>
                <w:noWrap/>
                <w:hideMark/>
              </w:tcPr>
              <w:p w14:paraId="3BE55017" w14:textId="77777777" w:rsidR="00560669" w:rsidRPr="003C32AC" w:rsidRDefault="00560669" w:rsidP="00560669">
                <w:pPr>
                  <w:pStyle w:val="TH-Zeile"/>
                  <w:rPr>
                    <w:lang w:val="de-AT" w:eastAsia="de-AT"/>
                  </w:rPr>
                </w:pPr>
                <w:r w:rsidRPr="003C32AC">
                  <w:rPr>
                    <w:lang w:val="de-AT" w:eastAsia="de-AT"/>
                  </w:rPr>
                  <w:t>Gesamt</w:t>
                </w:r>
              </w:p>
            </w:tc>
            <w:tc>
              <w:tcPr>
                <w:tcW w:w="1095" w:type="dxa"/>
                <w:shd w:val="clear" w:color="auto" w:fill="DDEFDF"/>
                <w:noWrap/>
                <w:vAlign w:val="center"/>
              </w:tcPr>
              <w:p w14:paraId="673E46C3" w14:textId="2B96DBB2" w:rsidR="00560669" w:rsidRPr="00DC092E" w:rsidRDefault="00560669" w:rsidP="00560669">
                <w:pPr>
                  <w:pStyle w:val="TD"/>
                  <w:rPr>
                    <w:rStyle w:val="Fett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32 976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5B2DA0D2" w14:textId="54588958" w:rsidR="00560669" w:rsidRPr="00B530E9" w:rsidRDefault="00560669" w:rsidP="00560669">
                <w:pPr>
                  <w:pStyle w:val="TD"/>
                  <w:rPr>
                    <w:rStyle w:val="Fett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29 478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007F8D68" w14:textId="21740C48" w:rsidR="00560669" w:rsidRPr="00B530E9" w:rsidRDefault="00560669" w:rsidP="00560669">
                <w:pPr>
                  <w:pStyle w:val="TD"/>
                  <w:rPr>
                    <w:rStyle w:val="Fett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3 498</w:t>
                </w:r>
              </w:p>
            </w:tc>
            <w:tc>
              <w:tcPr>
                <w:tcW w:w="886" w:type="dxa"/>
                <w:shd w:val="clear" w:color="auto" w:fill="auto"/>
                <w:vAlign w:val="center"/>
              </w:tcPr>
              <w:p w14:paraId="569F7478" w14:textId="6D99B7C9" w:rsidR="00560669" w:rsidRPr="00B530E9" w:rsidRDefault="00560669" w:rsidP="00560669">
                <w:pPr>
                  <w:pStyle w:val="TD"/>
                  <w:rPr>
                    <w:rStyle w:val="Fett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95" w:type="dxa"/>
                <w:shd w:val="clear" w:color="auto" w:fill="DDEFDF"/>
                <w:noWrap/>
                <w:vAlign w:val="center"/>
              </w:tcPr>
              <w:p w14:paraId="38607E96" w14:textId="5BF909DC" w:rsidR="00560669" w:rsidRPr="00DC092E" w:rsidRDefault="00560669" w:rsidP="00560669">
                <w:pPr>
                  <w:pStyle w:val="TD"/>
                  <w:rPr>
                    <w:rStyle w:val="Fett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28 016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68E515FC" w14:textId="15D0512A" w:rsidR="00560669" w:rsidRPr="00B530E9" w:rsidRDefault="00560669" w:rsidP="00560669">
                <w:pPr>
                  <w:pStyle w:val="TD"/>
                  <w:rPr>
                    <w:rStyle w:val="Fett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26 276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37895384" w14:textId="1E36DBF0" w:rsidR="00560669" w:rsidRPr="00B530E9" w:rsidRDefault="00560669" w:rsidP="00560669">
                <w:pPr>
                  <w:pStyle w:val="TD"/>
                  <w:rPr>
                    <w:rStyle w:val="Fett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1 740</w:t>
                </w:r>
              </w:p>
            </w:tc>
            <w:tc>
              <w:tcPr>
                <w:tcW w:w="886" w:type="dxa"/>
                <w:shd w:val="clear" w:color="auto" w:fill="auto"/>
                <w:vAlign w:val="center"/>
              </w:tcPr>
              <w:p w14:paraId="60DEEED6" w14:textId="18B0BE53" w:rsidR="00560669" w:rsidRPr="00B530E9" w:rsidRDefault="00560669" w:rsidP="00560669">
                <w:pPr>
                  <w:pStyle w:val="TD"/>
                  <w:rPr>
                    <w:rStyle w:val="Fett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1095" w:type="dxa"/>
                <w:shd w:val="clear" w:color="auto" w:fill="DDEFDF"/>
                <w:noWrap/>
                <w:vAlign w:val="center"/>
              </w:tcPr>
              <w:p w14:paraId="2A55C92B" w14:textId="6E649FAB" w:rsidR="00560669" w:rsidRPr="00DC092E" w:rsidRDefault="00560669" w:rsidP="00560669">
                <w:pPr>
                  <w:pStyle w:val="TD"/>
                  <w:rPr>
                    <w:rStyle w:val="Fett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4 960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381344C6" w14:textId="4A95E0DD" w:rsidR="00560669" w:rsidRPr="00B530E9" w:rsidRDefault="00560669" w:rsidP="00560669">
                <w:pPr>
                  <w:pStyle w:val="TD"/>
                  <w:rPr>
                    <w:rStyle w:val="Fett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3 202</w:t>
                </w:r>
              </w:p>
            </w:tc>
            <w:tc>
              <w:tcPr>
                <w:tcW w:w="1096" w:type="dxa"/>
                <w:noWrap/>
                <w:vAlign w:val="center"/>
              </w:tcPr>
              <w:p w14:paraId="564224B6" w14:textId="2314BBA3" w:rsidR="00560669" w:rsidRPr="00B530E9" w:rsidRDefault="00560669" w:rsidP="00560669">
                <w:pPr>
                  <w:pStyle w:val="TD"/>
                  <w:rPr>
                    <w:rStyle w:val="Fett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1 758</w:t>
                </w:r>
              </w:p>
            </w:tc>
            <w:tc>
              <w:tcPr>
                <w:tcW w:w="886" w:type="dxa"/>
                <w:vAlign w:val="center"/>
              </w:tcPr>
              <w:p w14:paraId="5E78B1F0" w14:textId="5A2F7A29" w:rsidR="00560669" w:rsidRPr="00B530E9" w:rsidRDefault="00560669" w:rsidP="00560669">
                <w:pPr>
                  <w:pStyle w:val="TD"/>
                  <w:rPr>
                    <w:rStyle w:val="Fett"/>
                    <w:b w:val="0"/>
                    <w:szCs w:val="20"/>
                  </w:rPr>
                </w:pPr>
                <w:r w:rsidRPr="00614F10">
                  <w:rPr>
                    <w:rFonts w:ascii="Helv" w:eastAsia="Times New Roman" w:hAnsi="Helv" w:cs="Arial"/>
                    <w:szCs w:val="20"/>
                    <w:lang w:val="de-AT" w:eastAsia="de-AT"/>
                  </w:rPr>
                  <w:t>0</w:t>
                </w:r>
              </w:p>
            </w:tc>
          </w:tr>
        </w:tbl>
      </w:sdtContent>
    </w:sdt>
    <w:p w14:paraId="5F063565" w14:textId="764B7FD4" w:rsidR="00C0782E" w:rsidRDefault="00C0782E" w:rsidP="00560669">
      <w:pPr>
        <w:pStyle w:val="Untertitel"/>
      </w:pPr>
    </w:p>
    <w:p w14:paraId="393B489D" w14:textId="65CF4F0B" w:rsidR="0046230F" w:rsidRDefault="0046230F" w:rsidP="00BB65E7">
      <w:pPr>
        <w:pStyle w:val="Untertitel"/>
      </w:pPr>
    </w:p>
    <w:p w14:paraId="5D1845B7" w14:textId="77777777" w:rsidR="00AD00EE" w:rsidRPr="00AD00EE" w:rsidRDefault="00AD00EE" w:rsidP="00AD00EE"/>
    <w:p w14:paraId="7D353B78" w14:textId="7E6630F9" w:rsidR="003C32AC" w:rsidRDefault="003C32AC" w:rsidP="00BB65E7">
      <w:pPr>
        <w:pStyle w:val="Untertitel"/>
      </w:pPr>
    </w:p>
    <w:p w14:paraId="7E3754D7" w14:textId="5124E051" w:rsidR="003D2825" w:rsidRDefault="003C32AC" w:rsidP="003D0EA2">
      <w:pPr>
        <w:pStyle w:val="berschrift2"/>
      </w:pPr>
      <w:r w:rsidRPr="003C32AC">
        <w:lastRenderedPageBreak/>
        <w:t>Familienstand, Kinder, Geburten</w:t>
      </w:r>
    </w:p>
    <w:p w14:paraId="4CD8202D" w14:textId="385C30FC" w:rsidR="00F908A9" w:rsidRDefault="00F908A9" w:rsidP="00F908A9">
      <w:pPr>
        <w:pStyle w:val="Beschriftung"/>
      </w:pPr>
      <w:r>
        <w:t xml:space="preserve">Tabelle </w:t>
      </w:r>
      <w:r w:rsidR="000B4683">
        <w:fldChar w:fldCharType="begin"/>
      </w:r>
      <w:r w:rsidR="000B4683">
        <w:instrText xml:space="preserve"> SEQ Tabelle \* ARABIC </w:instrText>
      </w:r>
      <w:r w:rsidR="000B4683">
        <w:fldChar w:fldCharType="separate"/>
      </w:r>
      <w:r w:rsidR="00B90CA5">
        <w:rPr>
          <w:noProof/>
        </w:rPr>
        <w:t>16</w:t>
      </w:r>
      <w:r w:rsidR="000B4683">
        <w:rPr>
          <w:noProof/>
        </w:rPr>
        <w:fldChar w:fldCharType="end"/>
      </w:r>
      <w:r>
        <w:t xml:space="preserve"> </w:t>
      </w:r>
      <w:r w:rsidRPr="0079745A">
        <w:t xml:space="preserve">Anzahl nach Familienstand, erstellt am: </w:t>
      </w:r>
      <w:r w:rsidR="005561D6">
        <w:t xml:space="preserve">01. </w:t>
      </w:r>
      <w:r w:rsidR="00572545">
        <w:t>Oktober</w:t>
      </w:r>
      <w:r w:rsidR="005561D6">
        <w:t xml:space="preserve"> 2025</w:t>
      </w:r>
    </w:p>
    <w:sdt>
      <w:sdtPr>
        <w:rPr>
          <w:b w:val="0"/>
        </w:rPr>
        <w:alias w:val="axesPDF - Tabelle"/>
        <w:tag w:val="axesPDF:ID:Table:5517c582-b14d-4ad9-8b71-cbb10e752883"/>
        <w:id w:val="506489628"/>
        <w:placeholder>
          <w:docPart w:val="DefaultPlaceholder_-1854013440"/>
        </w:placeholder>
      </w:sdtPr>
      <w:sdtEndPr>
        <w:rPr>
          <w:rFonts w:ascii="Helv" w:hAnsi="Helv" w:cs="Arial"/>
          <w:b/>
          <w:bCs/>
          <w:szCs w:val="20"/>
        </w:rPr>
      </w:sdtEndPr>
      <w:sdtContent>
        <w:tbl>
          <w:tblPr>
            <w:tblStyle w:val="Tabellenraster"/>
            <w:tblW w:w="0" w:type="auto"/>
            <w:tblLook w:val="0420" w:firstRow="1" w:lastRow="0" w:firstColumn="0" w:lastColumn="0" w:noHBand="0" w:noVBand="1"/>
          </w:tblPr>
          <w:tblGrid>
            <w:gridCol w:w="2835"/>
            <w:gridCol w:w="2835"/>
            <w:gridCol w:w="2684"/>
            <w:gridCol w:w="2986"/>
          </w:tblGrid>
          <w:tr w:rsidR="00722A9B" w:rsidRPr="003D0EA2" w14:paraId="05F97D3E" w14:textId="77777777" w:rsidTr="0016696B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12"/>
            </w:trPr>
            <w:tc>
              <w:tcPr>
                <w:tcW w:w="2835" w:type="dxa"/>
                <w:shd w:val="clear" w:color="auto" w:fill="FFFFFF" w:themeFill="background2"/>
                <w:noWrap/>
              </w:tcPr>
              <w:p w14:paraId="041C1078" w14:textId="54BD6AAB" w:rsidR="00722A9B" w:rsidRPr="00550F48" w:rsidRDefault="00722A9B" w:rsidP="004B71E4">
                <w:pPr>
                  <w:pStyle w:val="TH-Spaltelinks"/>
                </w:pPr>
                <w:r w:rsidRPr="00550F48">
                  <w:t>Familienstand</w:t>
                </w:r>
              </w:p>
            </w:tc>
            <w:tc>
              <w:tcPr>
                <w:tcW w:w="2835" w:type="dxa"/>
                <w:shd w:val="clear" w:color="auto" w:fill="F9FFC2" w:themeFill="accent6" w:themeFillTint="33"/>
                <w:noWrap/>
              </w:tcPr>
              <w:p w14:paraId="43B08164" w14:textId="38EACA35" w:rsidR="00722A9B" w:rsidRPr="00550F48" w:rsidRDefault="003E22EB" w:rsidP="004B71E4">
                <w:pPr>
                  <w:pStyle w:val="TH-Spalte"/>
                </w:pPr>
                <w:r w:rsidRPr="00B34A8C">
                  <w:t>Gesamt</w:t>
                </w:r>
              </w:p>
            </w:tc>
            <w:tc>
              <w:tcPr>
                <w:tcW w:w="2684" w:type="dxa"/>
                <w:shd w:val="clear" w:color="auto" w:fill="D9D9D9" w:themeFill="background2" w:themeFillShade="D9"/>
              </w:tcPr>
              <w:p w14:paraId="6560C333" w14:textId="22D71918" w:rsidR="00722A9B" w:rsidRPr="007424D4" w:rsidRDefault="003E22EB" w:rsidP="004B71E4">
                <w:pPr>
                  <w:pStyle w:val="TH-Spalte"/>
                  <w:rPr>
                    <w:highlight w:val="green"/>
                  </w:rPr>
                </w:pPr>
                <w:r w:rsidRPr="00B208AF">
                  <w:t>KBG-Konto</w:t>
                </w:r>
              </w:p>
            </w:tc>
            <w:tc>
              <w:tcPr>
                <w:tcW w:w="2986" w:type="dxa"/>
                <w:shd w:val="clear" w:color="auto" w:fill="DEF0DF" w:themeFill="accent2" w:themeFillTint="33"/>
              </w:tcPr>
              <w:p w14:paraId="4C2D6E9E" w14:textId="5A8A25A8" w:rsidR="00722A9B" w:rsidRPr="00550F48" w:rsidRDefault="0073512D" w:rsidP="004B71E4">
                <w:pPr>
                  <w:pStyle w:val="TH-Spalte"/>
                </w:pPr>
                <w:r w:rsidRPr="00ED4E8C">
                  <w:t>einkommensabhängiges KBG</w:t>
                </w:r>
              </w:p>
            </w:tc>
          </w:tr>
          <w:tr w:rsidR="00572545" w:rsidRPr="003D0EA2" w14:paraId="14D105D5" w14:textId="77777777" w:rsidTr="0016696B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35D31E6D" w14:textId="13C5122A" w:rsidR="00572545" w:rsidRPr="00550F48" w:rsidRDefault="00572545" w:rsidP="00572545">
                <w:pPr>
                  <w:pStyle w:val="TH-Zeile"/>
                </w:pPr>
                <w:r w:rsidRPr="00550F48">
                  <w:t>alleinstehend</w:t>
                </w:r>
              </w:p>
            </w:tc>
            <w:tc>
              <w:tcPr>
                <w:tcW w:w="2835" w:type="dxa"/>
                <w:noWrap/>
                <w:vAlign w:val="center"/>
              </w:tcPr>
              <w:p w14:paraId="7F430F37" w14:textId="6DCC16F9" w:rsidR="00572545" w:rsidRPr="00B530E9" w:rsidRDefault="00572545" w:rsidP="00572545">
                <w:pPr>
                  <w:pStyle w:val="TD"/>
                  <w:rPr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5 580</w:t>
                </w:r>
              </w:p>
            </w:tc>
            <w:tc>
              <w:tcPr>
                <w:tcW w:w="2684" w:type="dxa"/>
                <w:noWrap/>
                <w:vAlign w:val="center"/>
              </w:tcPr>
              <w:p w14:paraId="4AABA618" w14:textId="5DA28D7F" w:rsidR="00572545" w:rsidRPr="00B530E9" w:rsidRDefault="00572545" w:rsidP="00572545">
                <w:pPr>
                  <w:pStyle w:val="TD"/>
                  <w:rPr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4 300</w:t>
                </w:r>
              </w:p>
            </w:tc>
            <w:tc>
              <w:tcPr>
                <w:tcW w:w="2986" w:type="dxa"/>
                <w:noWrap/>
                <w:vAlign w:val="center"/>
              </w:tcPr>
              <w:p w14:paraId="360FBCF6" w14:textId="25E2100D" w:rsidR="00572545" w:rsidRPr="00B530E9" w:rsidRDefault="00572545" w:rsidP="00572545">
                <w:pPr>
                  <w:pStyle w:val="TD"/>
                  <w:rPr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1 280</w:t>
                </w:r>
              </w:p>
            </w:tc>
          </w:tr>
          <w:tr w:rsidR="00572545" w:rsidRPr="003D0EA2" w14:paraId="2A3ADEAB" w14:textId="77777777" w:rsidTr="0016696B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31D97567" w14:textId="77777777" w:rsidR="00572545" w:rsidRPr="00550F48" w:rsidRDefault="00572545" w:rsidP="00572545">
                <w:pPr>
                  <w:pStyle w:val="TH-Zeile"/>
                </w:pPr>
                <w:r w:rsidRPr="00550F48">
                  <w:t>verheiratet/in eingetragener Partnerschaft lebend</w:t>
                </w:r>
              </w:p>
            </w:tc>
            <w:tc>
              <w:tcPr>
                <w:tcW w:w="2835" w:type="dxa"/>
                <w:noWrap/>
                <w:vAlign w:val="center"/>
              </w:tcPr>
              <w:p w14:paraId="7E79ACA8" w14:textId="3C16C5C4" w:rsidR="00572545" w:rsidRPr="00B530E9" w:rsidRDefault="00572545" w:rsidP="00572545">
                <w:pPr>
                  <w:pStyle w:val="TD"/>
                  <w:rPr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54 594</w:t>
                </w:r>
              </w:p>
            </w:tc>
            <w:tc>
              <w:tcPr>
                <w:tcW w:w="2684" w:type="dxa"/>
                <w:noWrap/>
                <w:vAlign w:val="center"/>
              </w:tcPr>
              <w:p w14:paraId="1CE1AABC" w14:textId="6F0E4AA4" w:rsidR="00572545" w:rsidRPr="00B530E9" w:rsidRDefault="00572545" w:rsidP="00572545">
                <w:pPr>
                  <w:pStyle w:val="TD"/>
                  <w:rPr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35 581</w:t>
                </w:r>
              </w:p>
            </w:tc>
            <w:tc>
              <w:tcPr>
                <w:tcW w:w="2986" w:type="dxa"/>
                <w:noWrap/>
                <w:vAlign w:val="center"/>
              </w:tcPr>
              <w:p w14:paraId="185FB1F6" w14:textId="335311EE" w:rsidR="00572545" w:rsidRPr="00B530E9" w:rsidRDefault="00572545" w:rsidP="00572545">
                <w:pPr>
                  <w:pStyle w:val="TD"/>
                  <w:rPr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19 013</w:t>
                </w:r>
              </w:p>
            </w:tc>
          </w:tr>
          <w:tr w:rsidR="00572545" w:rsidRPr="003D0EA2" w14:paraId="6DFDB5D0" w14:textId="77777777" w:rsidTr="0016696B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2F7D17B8" w14:textId="77777777" w:rsidR="00572545" w:rsidRPr="00550F48" w:rsidRDefault="00572545" w:rsidP="00572545">
                <w:pPr>
                  <w:pStyle w:val="TH-Zeile"/>
                </w:pPr>
                <w:r w:rsidRPr="00550F48">
                  <w:t>Lebensgemeinschaft</w:t>
                </w:r>
              </w:p>
            </w:tc>
            <w:tc>
              <w:tcPr>
                <w:tcW w:w="2835" w:type="dxa"/>
                <w:noWrap/>
                <w:vAlign w:val="center"/>
              </w:tcPr>
              <w:p w14:paraId="6D03C043" w14:textId="34698DF9" w:rsidR="00572545" w:rsidRPr="00B530E9" w:rsidRDefault="00572545" w:rsidP="00572545">
                <w:pPr>
                  <w:pStyle w:val="TD"/>
                  <w:rPr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26 724</w:t>
                </w:r>
              </w:p>
            </w:tc>
            <w:tc>
              <w:tcPr>
                <w:tcW w:w="2684" w:type="dxa"/>
                <w:noWrap/>
                <w:vAlign w:val="center"/>
              </w:tcPr>
              <w:p w14:paraId="43F3C30D" w14:textId="7C21FD94" w:rsidR="00572545" w:rsidRPr="00B530E9" w:rsidRDefault="00572545" w:rsidP="00572545">
                <w:pPr>
                  <w:pStyle w:val="TD"/>
                  <w:rPr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14 041</w:t>
                </w:r>
              </w:p>
            </w:tc>
            <w:tc>
              <w:tcPr>
                <w:tcW w:w="2986" w:type="dxa"/>
                <w:noWrap/>
                <w:vAlign w:val="center"/>
              </w:tcPr>
              <w:p w14:paraId="798E952C" w14:textId="7B584832" w:rsidR="00572545" w:rsidRPr="00B530E9" w:rsidRDefault="00572545" w:rsidP="00572545">
                <w:pPr>
                  <w:pStyle w:val="TD"/>
                  <w:rPr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12 683</w:t>
                </w:r>
              </w:p>
            </w:tc>
          </w:tr>
          <w:tr w:rsidR="00572545" w:rsidRPr="003D0EA2" w14:paraId="6A73E297" w14:textId="77777777" w:rsidTr="0016696B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3934DE14" w14:textId="77777777" w:rsidR="00572545" w:rsidRPr="00550F48" w:rsidRDefault="00572545" w:rsidP="00572545">
                <w:pPr>
                  <w:pStyle w:val="TH-Zeile"/>
                </w:pPr>
                <w:r w:rsidRPr="00550F48">
                  <w:t>Gesamt</w:t>
                </w:r>
              </w:p>
            </w:tc>
            <w:tc>
              <w:tcPr>
                <w:tcW w:w="2835" w:type="dxa"/>
                <w:shd w:val="clear" w:color="auto" w:fill="F9FFC1"/>
                <w:noWrap/>
                <w:vAlign w:val="center"/>
              </w:tcPr>
              <w:p w14:paraId="3C38864C" w14:textId="34AE95FB" w:rsidR="00572545" w:rsidRPr="00320A95" w:rsidRDefault="00572545" w:rsidP="00572545">
                <w:pPr>
                  <w:pStyle w:val="TD"/>
                  <w:rPr>
                    <w:rStyle w:val="Fett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86 898</w:t>
                </w:r>
              </w:p>
            </w:tc>
            <w:tc>
              <w:tcPr>
                <w:tcW w:w="2684" w:type="dxa"/>
                <w:shd w:val="clear" w:color="auto" w:fill="D8D8D8"/>
                <w:noWrap/>
                <w:vAlign w:val="center"/>
              </w:tcPr>
              <w:p w14:paraId="5F84F410" w14:textId="0042A3E1" w:rsidR="00572545" w:rsidRPr="007F6593" w:rsidRDefault="00572545" w:rsidP="00572545">
                <w:pPr>
                  <w:pStyle w:val="TD"/>
                  <w:rPr>
                    <w:rStyle w:val="Fett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53 922</w:t>
                </w:r>
              </w:p>
            </w:tc>
            <w:tc>
              <w:tcPr>
                <w:tcW w:w="2986" w:type="dxa"/>
                <w:shd w:val="clear" w:color="auto" w:fill="DDEFDF"/>
                <w:noWrap/>
                <w:vAlign w:val="center"/>
              </w:tcPr>
              <w:p w14:paraId="0A93FD95" w14:textId="0163A367" w:rsidR="00572545" w:rsidRPr="002463CA" w:rsidRDefault="00572545" w:rsidP="00572545">
                <w:pPr>
                  <w:pStyle w:val="TD"/>
                  <w:rPr>
                    <w:rStyle w:val="Fett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32 976</w:t>
                </w:r>
              </w:p>
            </w:tc>
          </w:tr>
        </w:tbl>
      </w:sdtContent>
    </w:sdt>
    <w:p w14:paraId="731A9AAD" w14:textId="669B16DD" w:rsidR="00CD7B58" w:rsidRDefault="00CD7B58" w:rsidP="00572545"/>
    <w:p w14:paraId="206336B5" w14:textId="77777777" w:rsidR="00570562" w:rsidRPr="0007330B" w:rsidRDefault="00570562" w:rsidP="0007330B"/>
    <w:p w14:paraId="6BFB332C" w14:textId="50CFDF89" w:rsidR="00F908A9" w:rsidRDefault="00F908A9" w:rsidP="00F908A9">
      <w:pPr>
        <w:pStyle w:val="Beschriftung"/>
      </w:pPr>
      <w:r>
        <w:t xml:space="preserve">Tabelle </w:t>
      </w:r>
      <w:r w:rsidR="000B4683">
        <w:fldChar w:fldCharType="begin"/>
      </w:r>
      <w:r w:rsidR="000B4683">
        <w:instrText xml:space="preserve"> SEQ Tabelle \* ARABIC </w:instrText>
      </w:r>
      <w:r w:rsidR="000B4683">
        <w:fldChar w:fldCharType="separate"/>
      </w:r>
      <w:r w:rsidR="00B90CA5">
        <w:rPr>
          <w:noProof/>
        </w:rPr>
        <w:t>17</w:t>
      </w:r>
      <w:r w:rsidR="000B4683">
        <w:rPr>
          <w:noProof/>
        </w:rPr>
        <w:fldChar w:fldCharType="end"/>
      </w:r>
      <w:r>
        <w:t xml:space="preserve"> </w:t>
      </w:r>
      <w:r w:rsidRPr="00004FB2">
        <w:t>Anzahl nach Verwandtschaftsverhältnis, erstellt am:</w:t>
      </w:r>
      <w:r w:rsidR="00192E57">
        <w:t xml:space="preserve"> </w:t>
      </w:r>
      <w:r w:rsidR="005561D6">
        <w:t xml:space="preserve">01. </w:t>
      </w:r>
      <w:r w:rsidR="00572545">
        <w:t>Oktober</w:t>
      </w:r>
      <w:r w:rsidR="005561D6">
        <w:t xml:space="preserve"> 2025</w:t>
      </w:r>
    </w:p>
    <w:sdt>
      <w:sdtPr>
        <w:rPr>
          <w:b w:val="0"/>
        </w:rPr>
        <w:alias w:val="axesPDF - Tabelle"/>
        <w:tag w:val="axesPDF:ID:Table:b850ae3e-9d1f-483a-839d-93ca479cbc15"/>
        <w:id w:val="1940334592"/>
        <w:placeholder>
          <w:docPart w:val="DefaultPlaceholder_-1854013440"/>
        </w:placeholder>
      </w:sdtPr>
      <w:sdtEndPr>
        <w:rPr>
          <w:rFonts w:ascii="Helv" w:eastAsia="Times New Roman" w:hAnsi="Helv" w:cs="Arial"/>
          <w:b/>
          <w:bCs/>
          <w:szCs w:val="20"/>
          <w:lang w:val="de-AT" w:eastAsia="de-AT"/>
        </w:rPr>
      </w:sdtEndPr>
      <w:sdtContent>
        <w:tbl>
          <w:tblPr>
            <w:tblStyle w:val="Tabellenraster"/>
            <w:tblW w:w="0" w:type="auto"/>
            <w:tblLook w:val="0420" w:firstRow="1" w:lastRow="0" w:firstColumn="0" w:lastColumn="0" w:noHBand="0" w:noVBand="1"/>
          </w:tblPr>
          <w:tblGrid>
            <w:gridCol w:w="2835"/>
            <w:gridCol w:w="2835"/>
            <w:gridCol w:w="2835"/>
            <w:gridCol w:w="2835"/>
          </w:tblGrid>
          <w:tr w:rsidR="00CF7F72" w:rsidRPr="003C32AC" w14:paraId="403287FB" w14:textId="77777777" w:rsidTr="003F73CF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12"/>
            </w:trPr>
            <w:tc>
              <w:tcPr>
                <w:tcW w:w="2835" w:type="dxa"/>
                <w:shd w:val="clear" w:color="auto" w:fill="FFFFFF" w:themeFill="background2"/>
                <w:noWrap/>
                <w:hideMark/>
              </w:tcPr>
              <w:p w14:paraId="00B48C06" w14:textId="4A97F5C2" w:rsidR="00CF7F72" w:rsidRPr="00550F48" w:rsidRDefault="00CF7F72" w:rsidP="00E12051">
                <w:pPr>
                  <w:pStyle w:val="TH-Spaltelinks"/>
                </w:pPr>
                <w:r w:rsidRPr="00550F48">
                  <w:t>Verwandtschaftsverhältnis</w:t>
                </w:r>
              </w:p>
            </w:tc>
            <w:tc>
              <w:tcPr>
                <w:tcW w:w="2835" w:type="dxa"/>
                <w:shd w:val="clear" w:color="auto" w:fill="F9FFC2" w:themeFill="accent6" w:themeFillTint="33"/>
                <w:noWrap/>
                <w:hideMark/>
              </w:tcPr>
              <w:p w14:paraId="311E5262" w14:textId="24DE5629" w:rsidR="00CF7F72" w:rsidRPr="00550F48" w:rsidRDefault="00CF7F72" w:rsidP="00CF7F72">
                <w:pPr>
                  <w:pStyle w:val="TH-Spalte"/>
                </w:pPr>
                <w:r w:rsidRPr="00B34A8C">
                  <w:t>Gesamt</w:t>
                </w:r>
              </w:p>
            </w:tc>
            <w:tc>
              <w:tcPr>
                <w:tcW w:w="2835" w:type="dxa"/>
                <w:shd w:val="clear" w:color="auto" w:fill="D9D9D9" w:themeFill="background2" w:themeFillShade="D9"/>
              </w:tcPr>
              <w:p w14:paraId="734B5802" w14:textId="52B3FF85" w:rsidR="00CF7F72" w:rsidRPr="00550F48" w:rsidRDefault="00CF7F72" w:rsidP="00CF7F72">
                <w:pPr>
                  <w:pStyle w:val="TH-Spalte"/>
                </w:pPr>
                <w:r w:rsidRPr="00B208AF">
                  <w:t>KBG-Konto</w:t>
                </w:r>
              </w:p>
            </w:tc>
            <w:tc>
              <w:tcPr>
                <w:tcW w:w="2835" w:type="dxa"/>
                <w:shd w:val="clear" w:color="auto" w:fill="DEF0DF" w:themeFill="accent2" w:themeFillTint="33"/>
              </w:tcPr>
              <w:p w14:paraId="296C70DD" w14:textId="19C8E732" w:rsidR="00CF7F72" w:rsidRPr="00C00224" w:rsidRDefault="009E6312" w:rsidP="00CF7F72">
                <w:pPr>
                  <w:pStyle w:val="TH-Spalte"/>
                  <w:rPr>
                    <w:highlight w:val="green"/>
                  </w:rPr>
                </w:pPr>
                <w:r w:rsidRPr="00ED4E8C">
                  <w:t>einkommensabhängiges KBG</w:t>
                </w:r>
              </w:p>
            </w:tc>
          </w:tr>
          <w:tr w:rsidR="00572545" w:rsidRPr="003C32AC" w14:paraId="4D324702" w14:textId="77777777" w:rsidTr="00336870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6D978847" w14:textId="2C7C3FD6" w:rsidR="00572545" w:rsidRPr="00550F48" w:rsidRDefault="00572545" w:rsidP="00572545">
                <w:pPr>
                  <w:pStyle w:val="TH-Zeile"/>
                </w:pPr>
                <w:r w:rsidRPr="00550F48">
                  <w:t>Eheliches Kind</w:t>
                </w:r>
              </w:p>
            </w:tc>
            <w:tc>
              <w:tcPr>
                <w:tcW w:w="2835" w:type="dxa"/>
                <w:noWrap/>
                <w:vAlign w:val="center"/>
              </w:tcPr>
              <w:p w14:paraId="6953F717" w14:textId="4093C072" w:rsidR="00572545" w:rsidRPr="00B530E9" w:rsidRDefault="00572545" w:rsidP="00572545">
                <w:pPr>
                  <w:pStyle w:val="TD"/>
                  <w:rPr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55 233</w:t>
                </w:r>
              </w:p>
            </w:tc>
            <w:tc>
              <w:tcPr>
                <w:tcW w:w="2835" w:type="dxa"/>
                <w:noWrap/>
                <w:vAlign w:val="center"/>
              </w:tcPr>
              <w:p w14:paraId="553B0B64" w14:textId="7A5F2504" w:rsidR="00572545" w:rsidRPr="00B530E9" w:rsidRDefault="00572545" w:rsidP="00572545">
                <w:pPr>
                  <w:pStyle w:val="TD"/>
                  <w:rPr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36 049</w:t>
                </w:r>
              </w:p>
            </w:tc>
            <w:tc>
              <w:tcPr>
                <w:tcW w:w="2835" w:type="dxa"/>
                <w:noWrap/>
                <w:vAlign w:val="center"/>
              </w:tcPr>
              <w:p w14:paraId="5530D398" w14:textId="1AB5D590" w:rsidR="00572545" w:rsidRPr="00B530E9" w:rsidRDefault="00572545" w:rsidP="00572545">
                <w:pPr>
                  <w:pStyle w:val="TD"/>
                  <w:rPr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19 184</w:t>
                </w:r>
              </w:p>
            </w:tc>
          </w:tr>
          <w:tr w:rsidR="00572545" w:rsidRPr="003C32AC" w14:paraId="156E0634" w14:textId="77777777" w:rsidTr="00336870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1CDAFAEF" w14:textId="77777777" w:rsidR="00572545" w:rsidRPr="00550F48" w:rsidRDefault="00572545" w:rsidP="00572545">
                <w:pPr>
                  <w:pStyle w:val="TH-Zeile"/>
                </w:pPr>
                <w:r w:rsidRPr="00550F48">
                  <w:t>Uneheliches Kind</w:t>
                </w:r>
              </w:p>
            </w:tc>
            <w:tc>
              <w:tcPr>
                <w:tcW w:w="2835" w:type="dxa"/>
                <w:noWrap/>
                <w:vAlign w:val="center"/>
              </w:tcPr>
              <w:p w14:paraId="17D9692F" w14:textId="6F070439" w:rsidR="00572545" w:rsidRPr="00B530E9" w:rsidRDefault="00572545" w:rsidP="00572545">
                <w:pPr>
                  <w:pStyle w:val="TD"/>
                  <w:rPr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31 447</w:t>
                </w:r>
              </w:p>
            </w:tc>
            <w:tc>
              <w:tcPr>
                <w:tcW w:w="2835" w:type="dxa"/>
                <w:noWrap/>
                <w:vAlign w:val="center"/>
              </w:tcPr>
              <w:p w14:paraId="0AA4F90F" w14:textId="5EBE0436" w:rsidR="00572545" w:rsidRPr="00B530E9" w:rsidRDefault="00572545" w:rsidP="00572545">
                <w:pPr>
                  <w:pStyle w:val="TD"/>
                  <w:rPr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17 723</w:t>
                </w:r>
              </w:p>
            </w:tc>
            <w:tc>
              <w:tcPr>
                <w:tcW w:w="2835" w:type="dxa"/>
                <w:noWrap/>
                <w:vAlign w:val="center"/>
              </w:tcPr>
              <w:p w14:paraId="75F364C6" w14:textId="30227410" w:rsidR="00572545" w:rsidRPr="00B530E9" w:rsidRDefault="00572545" w:rsidP="00572545">
                <w:pPr>
                  <w:pStyle w:val="TD"/>
                  <w:rPr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13 724</w:t>
                </w:r>
              </w:p>
            </w:tc>
          </w:tr>
          <w:tr w:rsidR="00572545" w:rsidRPr="003C32AC" w14:paraId="2C0747B7" w14:textId="77777777" w:rsidTr="00336870">
            <w:trPr>
              <w:trHeight w:val="312"/>
            </w:trPr>
            <w:tc>
              <w:tcPr>
                <w:tcW w:w="2835" w:type="dxa"/>
                <w:noWrap/>
              </w:tcPr>
              <w:p w14:paraId="708BBB11" w14:textId="60BFEF0F" w:rsidR="00572545" w:rsidRPr="00550F48" w:rsidRDefault="00572545" w:rsidP="00572545">
                <w:pPr>
                  <w:pStyle w:val="TH-Zeile"/>
                </w:pPr>
                <w:proofErr w:type="spellStart"/>
                <w:r>
                  <w:rPr>
                    <w:lang w:val="de-AT" w:eastAsia="de-AT"/>
                  </w:rPr>
                  <w:t>Wahlkind</w:t>
                </w:r>
                <w:proofErr w:type="spellEnd"/>
              </w:p>
            </w:tc>
            <w:tc>
              <w:tcPr>
                <w:tcW w:w="2835" w:type="dxa"/>
                <w:noWrap/>
                <w:vAlign w:val="center"/>
              </w:tcPr>
              <w:p w14:paraId="3B945E4E" w14:textId="448D6B16" w:rsidR="00572545" w:rsidRPr="00913A9D" w:rsidRDefault="00572545" w:rsidP="00572545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27</w:t>
                </w:r>
              </w:p>
            </w:tc>
            <w:tc>
              <w:tcPr>
                <w:tcW w:w="2835" w:type="dxa"/>
                <w:noWrap/>
                <w:vAlign w:val="center"/>
              </w:tcPr>
              <w:p w14:paraId="45F2BC2A" w14:textId="5C938F3A" w:rsidR="00572545" w:rsidRPr="00B530E9" w:rsidRDefault="00572545" w:rsidP="00572545">
                <w:pPr>
                  <w:pStyle w:val="TD"/>
                  <w:rPr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6</w:t>
                </w:r>
              </w:p>
            </w:tc>
            <w:tc>
              <w:tcPr>
                <w:tcW w:w="2835" w:type="dxa"/>
                <w:noWrap/>
                <w:vAlign w:val="center"/>
              </w:tcPr>
              <w:p w14:paraId="0C296B55" w14:textId="40B02370" w:rsidR="00572545" w:rsidRPr="00B530E9" w:rsidRDefault="00572545" w:rsidP="00572545">
                <w:pPr>
                  <w:pStyle w:val="TD"/>
                  <w:rPr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21</w:t>
                </w:r>
              </w:p>
            </w:tc>
          </w:tr>
          <w:tr w:rsidR="00572545" w:rsidRPr="003C32AC" w14:paraId="259AA100" w14:textId="77777777" w:rsidTr="00336870">
            <w:trPr>
              <w:trHeight w:val="312"/>
            </w:trPr>
            <w:tc>
              <w:tcPr>
                <w:tcW w:w="2835" w:type="dxa"/>
                <w:noWrap/>
              </w:tcPr>
              <w:p w14:paraId="45711B4A" w14:textId="335B1B47" w:rsidR="00572545" w:rsidRPr="00550F48" w:rsidRDefault="00572545" w:rsidP="00572545">
                <w:pPr>
                  <w:pStyle w:val="TH-Zeile"/>
                </w:pPr>
                <w:r>
                  <w:rPr>
                    <w:lang w:val="de-AT" w:eastAsia="de-AT"/>
                  </w:rPr>
                  <w:t>Pflegekind</w:t>
                </w:r>
              </w:p>
            </w:tc>
            <w:tc>
              <w:tcPr>
                <w:tcW w:w="2835" w:type="dxa"/>
                <w:noWrap/>
                <w:vAlign w:val="center"/>
              </w:tcPr>
              <w:p w14:paraId="1F30BF46" w14:textId="62B05228" w:rsidR="00572545" w:rsidRPr="00913A9D" w:rsidRDefault="00572545" w:rsidP="00572545">
                <w:pPr>
                  <w:pStyle w:val="TD"/>
                  <w:rPr>
                    <w:rFonts w:ascii="Helv" w:eastAsia="Times New Roman" w:hAnsi="Helv" w:cs="Arial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191</w:t>
                </w:r>
              </w:p>
            </w:tc>
            <w:tc>
              <w:tcPr>
                <w:tcW w:w="2835" w:type="dxa"/>
                <w:noWrap/>
                <w:vAlign w:val="center"/>
              </w:tcPr>
              <w:p w14:paraId="2C26AEA8" w14:textId="7A0EF5B9" w:rsidR="00572545" w:rsidRPr="00B530E9" w:rsidRDefault="00572545" w:rsidP="00572545">
                <w:pPr>
                  <w:pStyle w:val="TD"/>
                  <w:rPr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144</w:t>
                </w:r>
              </w:p>
            </w:tc>
            <w:tc>
              <w:tcPr>
                <w:tcW w:w="2835" w:type="dxa"/>
                <w:noWrap/>
                <w:vAlign w:val="center"/>
              </w:tcPr>
              <w:p w14:paraId="63072EC8" w14:textId="4A3BF6ED" w:rsidR="00572545" w:rsidRPr="00B530E9" w:rsidRDefault="00572545" w:rsidP="00572545">
                <w:pPr>
                  <w:pStyle w:val="TD"/>
                  <w:rPr>
                    <w:szCs w:val="20"/>
                  </w:rPr>
                </w:pPr>
                <w:r>
                  <w:rPr>
                    <w:rFonts w:ascii="Helv" w:hAnsi="Helv" w:cs="Arial"/>
                    <w:szCs w:val="20"/>
                  </w:rPr>
                  <w:t>47</w:t>
                </w:r>
              </w:p>
            </w:tc>
          </w:tr>
          <w:tr w:rsidR="0047795C" w:rsidRPr="003C32AC" w14:paraId="1DC237E8" w14:textId="77777777" w:rsidTr="00CC1B35">
            <w:trPr>
              <w:trHeight w:val="312"/>
            </w:trPr>
            <w:tc>
              <w:tcPr>
                <w:tcW w:w="2835" w:type="dxa"/>
                <w:noWrap/>
                <w:hideMark/>
              </w:tcPr>
              <w:p w14:paraId="38F0BF8C" w14:textId="252AF667" w:rsidR="0047795C" w:rsidRPr="00550F48" w:rsidRDefault="0047795C" w:rsidP="0047795C">
                <w:pPr>
                  <w:pStyle w:val="TH-Zeile"/>
                </w:pPr>
                <w:r w:rsidRPr="00550F48">
                  <w:t>Gesamt</w:t>
                </w:r>
              </w:p>
            </w:tc>
            <w:tc>
              <w:tcPr>
                <w:tcW w:w="2835" w:type="dxa"/>
                <w:shd w:val="clear" w:color="auto" w:fill="F9FFC1"/>
                <w:noWrap/>
                <w:vAlign w:val="center"/>
              </w:tcPr>
              <w:p w14:paraId="06F142B7" w14:textId="126300A4" w:rsidR="0047795C" w:rsidRPr="00906382" w:rsidRDefault="00906382" w:rsidP="009579F3">
                <w:pPr>
                  <w:pStyle w:val="TD"/>
                  <w:rPr>
                    <w:rFonts w:ascii="Helv" w:hAnsi="Helv" w:cs="Arial"/>
                    <w:b/>
                    <w:bCs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8</w:t>
                </w:r>
                <w:r w:rsidR="005561D6">
                  <w:rPr>
                    <w:rFonts w:ascii="Helv" w:hAnsi="Helv" w:cs="Arial"/>
                    <w:b/>
                    <w:bCs/>
                    <w:szCs w:val="20"/>
                  </w:rPr>
                  <w:t xml:space="preserve">6 </w:t>
                </w:r>
                <w:r w:rsidR="00560669">
                  <w:rPr>
                    <w:rFonts w:ascii="Helv" w:hAnsi="Helv" w:cs="Arial"/>
                    <w:b/>
                    <w:bCs/>
                    <w:szCs w:val="20"/>
                  </w:rPr>
                  <w:t>898</w:t>
                </w:r>
                <w:r w:rsidR="009579F3">
                  <w:rPr>
                    <w:rFonts w:ascii="Helv" w:hAnsi="Helv" w:cs="Arial"/>
                    <w:b/>
                    <w:bCs/>
                    <w:szCs w:val="20"/>
                  </w:rPr>
                  <w:t xml:space="preserve">  </w:t>
                </w:r>
              </w:p>
            </w:tc>
            <w:tc>
              <w:tcPr>
                <w:tcW w:w="2835" w:type="dxa"/>
                <w:shd w:val="clear" w:color="auto" w:fill="D8D8D8"/>
                <w:noWrap/>
                <w:vAlign w:val="center"/>
              </w:tcPr>
              <w:p w14:paraId="70992CB0" w14:textId="77F2B754" w:rsidR="0047795C" w:rsidRPr="00E85EFC" w:rsidRDefault="00906382" w:rsidP="00027C10">
                <w:pPr>
                  <w:pStyle w:val="TD"/>
                  <w:rPr>
                    <w:rStyle w:val="Fett"/>
                    <w:rFonts w:ascii="Helv" w:hAnsi="Helv" w:cs="Arial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</w:t>
                </w:r>
                <w:r w:rsidR="00572545">
                  <w:rPr>
                    <w:rFonts w:ascii="Helv" w:hAnsi="Helv" w:cs="Arial"/>
                    <w:b/>
                    <w:bCs/>
                    <w:szCs w:val="20"/>
                  </w:rPr>
                  <w:t>3 922</w:t>
                </w:r>
              </w:p>
            </w:tc>
            <w:tc>
              <w:tcPr>
                <w:tcW w:w="2835" w:type="dxa"/>
                <w:shd w:val="clear" w:color="auto" w:fill="DDEFDF"/>
                <w:noWrap/>
              </w:tcPr>
              <w:p w14:paraId="3F543D58" w14:textId="6C6D1B22" w:rsidR="0047795C" w:rsidRPr="00A4321C" w:rsidRDefault="007F6CB9" w:rsidP="00A4321C">
                <w:pPr>
                  <w:pStyle w:val="TD"/>
                  <w:rPr>
                    <w:rFonts w:ascii="Helv" w:hAnsi="Helv" w:cs="Arial"/>
                    <w:b/>
                    <w:bCs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 xml:space="preserve">32 </w:t>
                </w:r>
                <w:r w:rsidR="00572545">
                  <w:rPr>
                    <w:rFonts w:ascii="Helv" w:hAnsi="Helv" w:cs="Arial"/>
                    <w:b/>
                    <w:bCs/>
                    <w:szCs w:val="20"/>
                  </w:rPr>
                  <w:t>976</w:t>
                </w:r>
              </w:p>
            </w:tc>
          </w:tr>
        </w:tbl>
      </w:sdtContent>
    </w:sdt>
    <w:p w14:paraId="59E8CF8E" w14:textId="7AD581AE" w:rsidR="00D149C2" w:rsidRPr="00D149C2" w:rsidRDefault="00F908A9" w:rsidP="00D149C2">
      <w:pPr>
        <w:pStyle w:val="Beschriftung"/>
        <w:pageBreakBefore/>
        <w:spacing w:before="120"/>
      </w:pPr>
      <w:r>
        <w:lastRenderedPageBreak/>
        <w:t xml:space="preserve">Tabelle </w:t>
      </w:r>
      <w:r w:rsidR="000B4683">
        <w:fldChar w:fldCharType="begin"/>
      </w:r>
      <w:r w:rsidR="000B4683">
        <w:instrText xml:space="preserve"> SEQ Tabelle \* ARABIC </w:instrText>
      </w:r>
      <w:r w:rsidR="000B4683">
        <w:fldChar w:fldCharType="separate"/>
      </w:r>
      <w:r w:rsidR="00B90CA5">
        <w:rPr>
          <w:noProof/>
        </w:rPr>
        <w:t>18</w:t>
      </w:r>
      <w:r w:rsidR="000B4683">
        <w:rPr>
          <w:noProof/>
        </w:rPr>
        <w:fldChar w:fldCharType="end"/>
      </w:r>
      <w:r>
        <w:t xml:space="preserve"> </w:t>
      </w:r>
      <w:r w:rsidR="009215C3">
        <w:rPr>
          <w:lang w:val="de-AT" w:eastAsia="de-AT"/>
        </w:rPr>
        <w:t>Anzahl der Geburten nach Art der Geburt</w:t>
      </w:r>
      <w:r w:rsidRPr="00F27F5F">
        <w:t xml:space="preserve">, erstellt am: </w:t>
      </w:r>
      <w:r w:rsidR="005561D6">
        <w:t xml:space="preserve">01. </w:t>
      </w:r>
      <w:r w:rsidR="00572545">
        <w:t>Oktober</w:t>
      </w:r>
      <w:r w:rsidR="005561D6">
        <w:t xml:space="preserve"> 2025</w:t>
      </w:r>
    </w:p>
    <w:sdt>
      <w:sdtPr>
        <w:rPr>
          <w:b w:val="0"/>
        </w:rPr>
        <w:alias w:val="axesPDF - Tabelle"/>
        <w:tag w:val="axesPDF:ID:Table:c20463d8-352f-4222-b39f-1c7cfbabe198"/>
        <w:id w:val="-904222991"/>
        <w:placeholder>
          <w:docPart w:val="DefaultPlaceholder_-1854013440"/>
        </w:placeholder>
      </w:sdtPr>
      <w:sdtEndPr>
        <w:rPr>
          <w:rFonts w:ascii="Helv" w:hAnsi="Helv" w:cs="Arial"/>
          <w:b/>
          <w:bCs/>
          <w:szCs w:val="20"/>
        </w:rPr>
      </w:sdtEndPr>
      <w:sdtContent>
        <w:tbl>
          <w:tblPr>
            <w:tblStyle w:val="Tabellenraster"/>
            <w:tblW w:w="0" w:type="auto"/>
            <w:tblInd w:w="-5" w:type="dxa"/>
            <w:shd w:val="clear" w:color="auto" w:fill="FFFFFF" w:themeFill="background2"/>
            <w:tblLook w:val="0420" w:firstRow="1" w:lastRow="0" w:firstColumn="0" w:lastColumn="0" w:noHBand="0" w:noVBand="1"/>
          </w:tblPr>
          <w:tblGrid>
            <w:gridCol w:w="2835"/>
            <w:gridCol w:w="2835"/>
            <w:gridCol w:w="2835"/>
            <w:gridCol w:w="2835"/>
          </w:tblGrid>
          <w:tr w:rsidR="006A2561" w:rsidRPr="003C32AC" w14:paraId="722AF0F2" w14:textId="77777777" w:rsidTr="003F73CF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12"/>
            </w:trPr>
            <w:tc>
              <w:tcPr>
                <w:tcW w:w="2835" w:type="dxa"/>
                <w:shd w:val="clear" w:color="auto" w:fill="FFFFFF" w:themeFill="background2"/>
                <w:noWrap/>
                <w:hideMark/>
              </w:tcPr>
              <w:p w14:paraId="47131B5B" w14:textId="15D32ACA" w:rsidR="00AD71FC" w:rsidRPr="003C32AC" w:rsidRDefault="00AD71FC" w:rsidP="00F25383">
                <w:pPr>
                  <w:pStyle w:val="TH-Spaltelinks"/>
                  <w:rPr>
                    <w:lang w:val="de-AT" w:eastAsia="de-AT"/>
                  </w:rPr>
                </w:pPr>
                <w:r w:rsidRPr="003C32AC">
                  <w:rPr>
                    <w:lang w:val="de-AT" w:eastAsia="de-AT"/>
                  </w:rPr>
                  <w:t>Geburten</w:t>
                </w:r>
              </w:p>
            </w:tc>
            <w:tc>
              <w:tcPr>
                <w:tcW w:w="2835" w:type="dxa"/>
                <w:shd w:val="clear" w:color="auto" w:fill="F9FFC2" w:themeFill="accent6" w:themeFillTint="33"/>
                <w:noWrap/>
                <w:hideMark/>
              </w:tcPr>
              <w:p w14:paraId="11D4D747" w14:textId="5B09A705" w:rsidR="00AD71FC" w:rsidRPr="00A050A1" w:rsidRDefault="00AD71FC" w:rsidP="00AD71FC">
                <w:pPr>
                  <w:pStyle w:val="TH-Spalte"/>
                </w:pPr>
                <w:r w:rsidRPr="0044359F">
                  <w:t>Gesamt</w:t>
                </w:r>
                <w:r>
                  <w:t xml:space="preserve"> </w:t>
                </w:r>
              </w:p>
            </w:tc>
            <w:tc>
              <w:tcPr>
                <w:tcW w:w="2835" w:type="dxa"/>
                <w:shd w:val="clear" w:color="auto" w:fill="D9D9D9" w:themeFill="background2" w:themeFillShade="D9"/>
              </w:tcPr>
              <w:p w14:paraId="2D536AED" w14:textId="4E3E4716" w:rsidR="00AD71FC" w:rsidRPr="003C32AC" w:rsidRDefault="00AD71FC" w:rsidP="00AD71FC">
                <w:pPr>
                  <w:pStyle w:val="TH-Spalte"/>
                  <w:rPr>
                    <w:lang w:val="de-AT" w:eastAsia="de-AT"/>
                  </w:rPr>
                </w:pPr>
                <w:r w:rsidRPr="00B208AF">
                  <w:t>KBG-Konto</w:t>
                </w:r>
              </w:p>
            </w:tc>
            <w:tc>
              <w:tcPr>
                <w:tcW w:w="2835" w:type="dxa"/>
                <w:shd w:val="clear" w:color="auto" w:fill="DEF0DF" w:themeFill="accent2" w:themeFillTint="33"/>
              </w:tcPr>
              <w:p w14:paraId="430D5963" w14:textId="6B382B3E" w:rsidR="00AD71FC" w:rsidRPr="003C32AC" w:rsidRDefault="006A2561" w:rsidP="00AD71FC">
                <w:pPr>
                  <w:pStyle w:val="TH-Spalte"/>
                  <w:rPr>
                    <w:lang w:val="de-AT" w:eastAsia="de-AT"/>
                  </w:rPr>
                </w:pPr>
                <w:r w:rsidRPr="00ED4E8C">
                  <w:t>einkommensabhängiges KBG</w:t>
                </w:r>
              </w:p>
            </w:tc>
          </w:tr>
          <w:tr w:rsidR="00572545" w:rsidRPr="003C32AC" w14:paraId="3872279A" w14:textId="77777777" w:rsidTr="006037E6">
            <w:trPr>
              <w:trHeight w:val="312"/>
            </w:trPr>
            <w:tc>
              <w:tcPr>
                <w:tcW w:w="2835" w:type="dxa"/>
                <w:shd w:val="clear" w:color="auto" w:fill="FFFFFF" w:themeFill="background2"/>
                <w:noWrap/>
                <w:hideMark/>
              </w:tcPr>
              <w:p w14:paraId="746A66C7" w14:textId="7439DF69" w:rsidR="00572545" w:rsidRPr="003C32AC" w:rsidRDefault="00572545" w:rsidP="00572545">
                <w:pPr>
                  <w:pStyle w:val="TH-Zeile"/>
                  <w:rPr>
                    <w:lang w:val="de-AT" w:eastAsia="de-AT"/>
                  </w:rPr>
                </w:pPr>
                <w:r w:rsidRPr="003C32AC">
                  <w:rPr>
                    <w:lang w:val="de-AT" w:eastAsia="de-AT"/>
                  </w:rPr>
                  <w:t>Geburt</w:t>
                </w:r>
              </w:p>
            </w:tc>
            <w:tc>
              <w:tcPr>
                <w:tcW w:w="2835" w:type="dxa"/>
                <w:noWrap/>
                <w:vAlign w:val="center"/>
              </w:tcPr>
              <w:p w14:paraId="30F5CBAB" w14:textId="10DBB746" w:rsidR="00572545" w:rsidRPr="00EA5F40" w:rsidRDefault="00572545" w:rsidP="00572545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85 323</w:t>
                </w:r>
              </w:p>
            </w:tc>
            <w:tc>
              <w:tcPr>
                <w:tcW w:w="2835" w:type="dxa"/>
                <w:noWrap/>
                <w:vAlign w:val="center"/>
              </w:tcPr>
              <w:p w14:paraId="60931DD6" w14:textId="6C327B78" w:rsidR="00572545" w:rsidRPr="00421C24" w:rsidRDefault="00572545" w:rsidP="00572545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52 706</w:t>
                </w:r>
              </w:p>
            </w:tc>
            <w:tc>
              <w:tcPr>
                <w:tcW w:w="2835" w:type="dxa"/>
                <w:noWrap/>
                <w:vAlign w:val="center"/>
              </w:tcPr>
              <w:p w14:paraId="06EC75DC" w14:textId="0E2BC1B3" w:rsidR="00572545" w:rsidRPr="00B530E9" w:rsidRDefault="00572545" w:rsidP="00572545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32 617</w:t>
                </w:r>
              </w:p>
            </w:tc>
          </w:tr>
          <w:tr w:rsidR="00572545" w:rsidRPr="003C32AC" w14:paraId="716D3D6B" w14:textId="77777777" w:rsidTr="006037E6">
            <w:trPr>
              <w:trHeight w:val="312"/>
            </w:trPr>
            <w:tc>
              <w:tcPr>
                <w:tcW w:w="2835" w:type="dxa"/>
                <w:shd w:val="clear" w:color="auto" w:fill="FFFFFF" w:themeFill="background2"/>
                <w:noWrap/>
                <w:hideMark/>
              </w:tcPr>
              <w:p w14:paraId="0E661F02" w14:textId="77777777" w:rsidR="00572545" w:rsidRPr="003C32AC" w:rsidRDefault="00572545" w:rsidP="00572545">
                <w:pPr>
                  <w:pStyle w:val="TH-Zeile"/>
                  <w:rPr>
                    <w:lang w:val="de-AT" w:eastAsia="de-AT"/>
                  </w:rPr>
                </w:pPr>
                <w:r w:rsidRPr="003C32AC">
                  <w:rPr>
                    <w:lang w:val="de-AT" w:eastAsia="de-AT"/>
                  </w:rPr>
                  <w:t>2/Geburt</w:t>
                </w:r>
              </w:p>
            </w:tc>
            <w:tc>
              <w:tcPr>
                <w:tcW w:w="2835" w:type="dxa"/>
                <w:noWrap/>
                <w:vAlign w:val="center"/>
              </w:tcPr>
              <w:p w14:paraId="7EC03DF4" w14:textId="5D852A08" w:rsidR="00572545" w:rsidRPr="00EA5F40" w:rsidRDefault="00572545" w:rsidP="00572545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1 340</w:t>
                </w:r>
              </w:p>
            </w:tc>
            <w:tc>
              <w:tcPr>
                <w:tcW w:w="2835" w:type="dxa"/>
                <w:noWrap/>
                <w:vAlign w:val="center"/>
              </w:tcPr>
              <w:p w14:paraId="3015BC9E" w14:textId="089C6E6A" w:rsidR="00572545" w:rsidRPr="00421C24" w:rsidRDefault="00572545" w:rsidP="00572545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1 049</w:t>
                </w:r>
              </w:p>
            </w:tc>
            <w:tc>
              <w:tcPr>
                <w:tcW w:w="2835" w:type="dxa"/>
                <w:noWrap/>
                <w:vAlign w:val="center"/>
              </w:tcPr>
              <w:p w14:paraId="4CF1C05B" w14:textId="43D5766C" w:rsidR="00572545" w:rsidRPr="00B530E9" w:rsidRDefault="00572545" w:rsidP="00572545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291</w:t>
                </w:r>
              </w:p>
            </w:tc>
          </w:tr>
          <w:tr w:rsidR="00572545" w:rsidRPr="003C32AC" w14:paraId="60A2628E" w14:textId="77777777" w:rsidTr="006037E6">
            <w:trPr>
              <w:trHeight w:val="312"/>
            </w:trPr>
            <w:tc>
              <w:tcPr>
                <w:tcW w:w="2835" w:type="dxa"/>
                <w:shd w:val="clear" w:color="auto" w:fill="FFFFFF" w:themeFill="background2"/>
                <w:noWrap/>
                <w:hideMark/>
              </w:tcPr>
              <w:p w14:paraId="06DA3453" w14:textId="77777777" w:rsidR="00572545" w:rsidRPr="003C32AC" w:rsidRDefault="00572545" w:rsidP="00572545">
                <w:pPr>
                  <w:pStyle w:val="TH-Zeile"/>
                  <w:rPr>
                    <w:lang w:val="de-AT" w:eastAsia="de-AT"/>
                  </w:rPr>
                </w:pPr>
                <w:r w:rsidRPr="003C32AC">
                  <w:rPr>
                    <w:lang w:val="de-AT" w:eastAsia="de-AT"/>
                  </w:rPr>
                  <w:t>3/Geburt</w:t>
                </w:r>
              </w:p>
            </w:tc>
            <w:tc>
              <w:tcPr>
                <w:tcW w:w="2835" w:type="dxa"/>
                <w:noWrap/>
                <w:vAlign w:val="center"/>
              </w:tcPr>
              <w:p w14:paraId="7C1610C4" w14:textId="1B78C615" w:rsidR="00572545" w:rsidRPr="00EA5F40" w:rsidRDefault="00572545" w:rsidP="00572545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17</w:t>
                </w:r>
              </w:p>
            </w:tc>
            <w:tc>
              <w:tcPr>
                <w:tcW w:w="2835" w:type="dxa"/>
                <w:noWrap/>
                <w:vAlign w:val="center"/>
              </w:tcPr>
              <w:p w14:paraId="758E2D61" w14:textId="0495B5E7" w:rsidR="00572545" w:rsidRPr="00421C24" w:rsidRDefault="00572545" w:rsidP="00572545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17</w:t>
                </w:r>
              </w:p>
            </w:tc>
            <w:tc>
              <w:tcPr>
                <w:tcW w:w="2835" w:type="dxa"/>
                <w:noWrap/>
                <w:vAlign w:val="center"/>
              </w:tcPr>
              <w:p w14:paraId="6A6FDDF1" w14:textId="291F7046" w:rsidR="00572545" w:rsidRPr="00B530E9" w:rsidRDefault="00572545" w:rsidP="00572545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572545" w:rsidRPr="003C32AC" w14:paraId="18FA2EEC" w14:textId="77777777" w:rsidTr="006037E6">
            <w:trPr>
              <w:trHeight w:val="312"/>
            </w:trPr>
            <w:tc>
              <w:tcPr>
                <w:tcW w:w="2835" w:type="dxa"/>
                <w:shd w:val="clear" w:color="auto" w:fill="FFFFFF" w:themeFill="background2"/>
                <w:noWrap/>
                <w:hideMark/>
              </w:tcPr>
              <w:p w14:paraId="50ABD307" w14:textId="77777777" w:rsidR="00572545" w:rsidRPr="003C32AC" w:rsidRDefault="00572545" w:rsidP="00572545">
                <w:pPr>
                  <w:pStyle w:val="TH-Zeile"/>
                  <w:rPr>
                    <w:lang w:val="de-AT" w:eastAsia="de-AT"/>
                  </w:rPr>
                </w:pPr>
                <w:r w:rsidRPr="003C32AC">
                  <w:rPr>
                    <w:lang w:val="de-AT" w:eastAsia="de-AT"/>
                  </w:rPr>
                  <w:t>4/Geburt</w:t>
                </w:r>
              </w:p>
            </w:tc>
            <w:tc>
              <w:tcPr>
                <w:tcW w:w="2835" w:type="dxa"/>
                <w:noWrap/>
                <w:vAlign w:val="center"/>
              </w:tcPr>
              <w:p w14:paraId="6ACB8D88" w14:textId="4376E109" w:rsidR="00572545" w:rsidRPr="00EA5F40" w:rsidRDefault="00572545" w:rsidP="00572545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2835" w:type="dxa"/>
                <w:noWrap/>
                <w:vAlign w:val="center"/>
              </w:tcPr>
              <w:p w14:paraId="1E017A04" w14:textId="2EB7A4C2" w:rsidR="00572545" w:rsidRPr="00421C24" w:rsidRDefault="00572545" w:rsidP="00572545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2835" w:type="dxa"/>
                <w:noWrap/>
                <w:vAlign w:val="center"/>
              </w:tcPr>
              <w:p w14:paraId="39B2BC9A" w14:textId="76794F27" w:rsidR="00572545" w:rsidRPr="00B530E9" w:rsidRDefault="00572545" w:rsidP="00572545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572545" w:rsidRPr="003C32AC" w14:paraId="0D252ACE" w14:textId="77777777" w:rsidTr="006037E6">
            <w:trPr>
              <w:trHeight w:val="312"/>
            </w:trPr>
            <w:tc>
              <w:tcPr>
                <w:tcW w:w="2835" w:type="dxa"/>
                <w:shd w:val="clear" w:color="auto" w:fill="FFFFFF" w:themeFill="background2"/>
                <w:noWrap/>
                <w:hideMark/>
              </w:tcPr>
              <w:p w14:paraId="50E6D871" w14:textId="77777777" w:rsidR="00572545" w:rsidRPr="003C32AC" w:rsidRDefault="00572545" w:rsidP="00572545">
                <w:pPr>
                  <w:pStyle w:val="TH-Zeile"/>
                  <w:rPr>
                    <w:lang w:val="de-AT" w:eastAsia="de-AT"/>
                  </w:rPr>
                </w:pPr>
                <w:r w:rsidRPr="003C32AC">
                  <w:rPr>
                    <w:lang w:val="de-AT" w:eastAsia="de-AT"/>
                  </w:rPr>
                  <w:t>5/Geburt</w:t>
                </w:r>
              </w:p>
            </w:tc>
            <w:tc>
              <w:tcPr>
                <w:tcW w:w="2835" w:type="dxa"/>
                <w:noWrap/>
                <w:vAlign w:val="center"/>
              </w:tcPr>
              <w:p w14:paraId="430A568B" w14:textId="2789DBFA" w:rsidR="00572545" w:rsidRPr="00EA5F40" w:rsidRDefault="00572545" w:rsidP="00572545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2835" w:type="dxa"/>
                <w:noWrap/>
                <w:vAlign w:val="center"/>
              </w:tcPr>
              <w:p w14:paraId="7EA6F71F" w14:textId="4F0187B8" w:rsidR="00572545" w:rsidRPr="00421C24" w:rsidRDefault="00572545" w:rsidP="00572545">
                <w:pPr>
                  <w:pStyle w:val="TD"/>
                  <w:rPr>
                    <w:rFonts w:ascii="Helv" w:hAnsi="Helv"/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  <w:tc>
              <w:tcPr>
                <w:tcW w:w="2835" w:type="dxa"/>
                <w:noWrap/>
                <w:vAlign w:val="center"/>
              </w:tcPr>
              <w:p w14:paraId="66635E4A" w14:textId="4136DD09" w:rsidR="00572545" w:rsidRPr="00B530E9" w:rsidRDefault="00572545" w:rsidP="00572545">
                <w:pPr>
                  <w:pStyle w:val="TD"/>
                  <w:rPr>
                    <w:szCs w:val="20"/>
                    <w:lang w:val="de-AT" w:eastAsia="de-AT"/>
                  </w:rPr>
                </w:pPr>
                <w:r>
                  <w:rPr>
                    <w:rFonts w:ascii="Helv" w:hAnsi="Helv" w:cs="Arial"/>
                    <w:szCs w:val="20"/>
                  </w:rPr>
                  <w:t>0</w:t>
                </w:r>
              </w:p>
            </w:tc>
          </w:tr>
          <w:tr w:rsidR="00572545" w:rsidRPr="003C32AC" w14:paraId="7B2DE546" w14:textId="77777777" w:rsidTr="006037E6">
            <w:trPr>
              <w:trHeight w:val="312"/>
            </w:trPr>
            <w:tc>
              <w:tcPr>
                <w:tcW w:w="2835" w:type="dxa"/>
                <w:shd w:val="clear" w:color="auto" w:fill="FFFFFF" w:themeFill="background2"/>
                <w:noWrap/>
                <w:hideMark/>
              </w:tcPr>
              <w:p w14:paraId="65E7E638" w14:textId="77777777" w:rsidR="00572545" w:rsidRPr="003C32AC" w:rsidRDefault="00572545" w:rsidP="00572545">
                <w:pPr>
                  <w:pStyle w:val="TH-Zeile"/>
                  <w:rPr>
                    <w:lang w:val="de-AT" w:eastAsia="de-AT"/>
                  </w:rPr>
                </w:pPr>
                <w:r w:rsidRPr="003C32AC">
                  <w:rPr>
                    <w:lang w:val="de-AT" w:eastAsia="de-AT"/>
                  </w:rPr>
                  <w:t>Gesamt</w:t>
                </w:r>
              </w:p>
            </w:tc>
            <w:tc>
              <w:tcPr>
                <w:tcW w:w="2835" w:type="dxa"/>
                <w:shd w:val="clear" w:color="auto" w:fill="F9FFC1"/>
                <w:noWrap/>
                <w:vAlign w:val="center"/>
              </w:tcPr>
              <w:p w14:paraId="0C77D3D4" w14:textId="27C3CFE7" w:rsidR="00572545" w:rsidRPr="00EA5F40" w:rsidRDefault="00572545" w:rsidP="00572545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86 680</w:t>
                </w:r>
              </w:p>
            </w:tc>
            <w:tc>
              <w:tcPr>
                <w:tcW w:w="2835" w:type="dxa"/>
                <w:shd w:val="clear" w:color="auto" w:fill="D8D8D8"/>
                <w:noWrap/>
                <w:vAlign w:val="center"/>
              </w:tcPr>
              <w:p w14:paraId="6C062B8D" w14:textId="5D5CE7FB" w:rsidR="00572545" w:rsidRPr="00421C24" w:rsidRDefault="00572545" w:rsidP="00572545">
                <w:pPr>
                  <w:pStyle w:val="TD"/>
                  <w:rPr>
                    <w:rStyle w:val="Fett"/>
                    <w:rFonts w:ascii="Helv" w:hAnsi="Helv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53 772</w:t>
                </w:r>
              </w:p>
            </w:tc>
            <w:tc>
              <w:tcPr>
                <w:tcW w:w="2835" w:type="dxa"/>
                <w:shd w:val="clear" w:color="auto" w:fill="DDEFDF"/>
                <w:noWrap/>
                <w:vAlign w:val="center"/>
              </w:tcPr>
              <w:p w14:paraId="43C1C1A0" w14:textId="441CFD84" w:rsidR="00572545" w:rsidRPr="002463CA" w:rsidRDefault="00572545" w:rsidP="00572545">
                <w:pPr>
                  <w:pStyle w:val="TD"/>
                  <w:rPr>
                    <w:rStyle w:val="Fett"/>
                    <w:b w:val="0"/>
                    <w:szCs w:val="20"/>
                  </w:rPr>
                </w:pPr>
                <w:r>
                  <w:rPr>
                    <w:rFonts w:ascii="Helv" w:hAnsi="Helv" w:cs="Arial"/>
                    <w:b/>
                    <w:bCs/>
                    <w:szCs w:val="20"/>
                  </w:rPr>
                  <w:t>32 908</w:t>
                </w:r>
              </w:p>
            </w:tc>
          </w:tr>
        </w:tbl>
      </w:sdtContent>
    </w:sdt>
    <w:p w14:paraId="390D076E" w14:textId="0FDB997F" w:rsidR="00392119" w:rsidRDefault="00392119" w:rsidP="00572545">
      <w:pPr>
        <w:pStyle w:val="KeinLeerraum"/>
      </w:pPr>
    </w:p>
    <w:p w14:paraId="769C49CA" w14:textId="1C6AB2DC" w:rsidR="00233FD2" w:rsidRDefault="00233FD2" w:rsidP="007306F2">
      <w:pPr>
        <w:pStyle w:val="KeinLeerraum"/>
      </w:pPr>
    </w:p>
    <w:p w14:paraId="445C589F" w14:textId="77777777" w:rsidR="00EA5F40" w:rsidRDefault="00EA5F40" w:rsidP="007306F2">
      <w:pPr>
        <w:pStyle w:val="KeinLeerraum"/>
      </w:pPr>
    </w:p>
    <w:sectPr w:rsidR="00EA5F40" w:rsidSect="0070549B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6840" w:h="11900" w:orient="landscape" w:code="9"/>
      <w:pgMar w:top="1134" w:right="1134" w:bottom="567" w:left="1134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A968A" w14:textId="77777777" w:rsidR="005561D6" w:rsidRPr="00D54DF6" w:rsidRDefault="005561D6" w:rsidP="00D54DF6">
      <w:r>
        <w:separator/>
      </w:r>
    </w:p>
  </w:endnote>
  <w:endnote w:type="continuationSeparator" w:id="0">
    <w:p w14:paraId="44E33079" w14:textId="77777777" w:rsidR="005561D6" w:rsidRPr="00D54DF6" w:rsidRDefault="005561D6" w:rsidP="00D54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76757" w14:textId="2598AF06" w:rsidR="005561D6" w:rsidRPr="00D54DF6" w:rsidRDefault="005561D6" w:rsidP="007A5F40">
    <w:pPr>
      <w:pStyle w:val="Fuzeile"/>
      <w:tabs>
        <w:tab w:val="clear" w:pos="8845"/>
        <w:tab w:val="right" w:pos="14572"/>
      </w:tabs>
    </w:pPr>
    <w:r w:rsidRPr="00BF0E06">
      <w:fldChar w:fldCharType="begin"/>
    </w:r>
    <w:r w:rsidRPr="00D54DF6">
      <w:instrText xml:space="preserve"> STYLEREF  Titel  \* MERGEFORMAT </w:instrText>
    </w:r>
    <w:r w:rsidRPr="00BF0E06">
      <w:fldChar w:fldCharType="separate"/>
    </w:r>
    <w:r w:rsidR="00572545">
      <w:rPr>
        <w:noProof/>
      </w:rPr>
      <w:t>Kinderbetreuungsgeld Statistik (Geburten ab 1.3.2017) September 2025</w:t>
    </w:r>
    <w:r w:rsidRPr="00BF0E06">
      <w:fldChar w:fldCharType="end"/>
    </w:r>
    <w:r w:rsidRPr="00D54DF6">
      <w:t xml:space="preserve"> </w:t>
    </w:r>
    <w:r>
      <w:t xml:space="preserve">– Bundeskanzleramt, </w:t>
    </w:r>
    <w:r w:rsidRPr="003B2FBA">
      <w:t>Abteilung VI/3</w:t>
    </w:r>
    <w:r w:rsidRPr="00D54DF6">
      <w:tab/>
    </w:r>
    <w:r w:rsidRPr="00BF0E06">
      <w:fldChar w:fldCharType="begin"/>
    </w:r>
    <w:r w:rsidRPr="00D54DF6">
      <w:instrText>PAGE   \* MERGEFORMAT</w:instrText>
    </w:r>
    <w:r w:rsidRPr="00BF0E06">
      <w:fldChar w:fldCharType="separate"/>
    </w:r>
    <w:r w:rsidR="007F6CB9">
      <w:rPr>
        <w:noProof/>
      </w:rPr>
      <w:t>15</w:t>
    </w:r>
    <w:r w:rsidRPr="00BF0E06">
      <w:fldChar w:fldCharType="end"/>
    </w:r>
    <w:r w:rsidRPr="00D54DF6">
      <w:t xml:space="preserve"> von </w:t>
    </w:r>
    <w:r w:rsidR="00572545">
      <w:fldChar w:fldCharType="begin"/>
    </w:r>
    <w:r w:rsidR="00572545">
      <w:instrText xml:space="preserve"> NUMPAGES   \* MERGEFORMAT </w:instrText>
    </w:r>
    <w:r w:rsidR="00572545">
      <w:fldChar w:fldCharType="separate"/>
    </w:r>
    <w:r w:rsidR="007F6CB9">
      <w:rPr>
        <w:noProof/>
      </w:rPr>
      <w:t>15</w:t>
    </w:r>
    <w:r w:rsidR="00572545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B4922" w14:textId="1CDBA54C" w:rsidR="005561D6" w:rsidRDefault="005561D6" w:rsidP="000719E3">
    <w:pPr>
      <w:pStyle w:val="Fuzeile"/>
      <w:tabs>
        <w:tab w:val="clear" w:pos="8845"/>
        <w:tab w:val="right" w:pos="14572"/>
      </w:tabs>
    </w:pPr>
    <w:r w:rsidRPr="00BF0E06">
      <w:fldChar w:fldCharType="begin"/>
    </w:r>
    <w:r w:rsidRPr="00D54DF6">
      <w:instrText xml:space="preserve"> STYLEREF  Titel  \* MERGEFORMAT </w:instrText>
    </w:r>
    <w:r w:rsidRPr="00BF0E06">
      <w:fldChar w:fldCharType="separate"/>
    </w:r>
    <w:r w:rsidR="00572545">
      <w:rPr>
        <w:noProof/>
      </w:rPr>
      <w:t>Kinderbetreuungsgeld Statistik (Geburten ab 1.3.2017) September 2025</w:t>
    </w:r>
    <w:r w:rsidRPr="00BF0E06">
      <w:fldChar w:fldCharType="end"/>
    </w:r>
    <w:r w:rsidRPr="00D54DF6">
      <w:t xml:space="preserve"> </w:t>
    </w:r>
    <w:r>
      <w:t xml:space="preserve">– Bundeskanzleramt, </w:t>
    </w:r>
    <w:r w:rsidRPr="003B2FBA">
      <w:t>Abteilung VI/3</w:t>
    </w:r>
    <w:r w:rsidRPr="00D54DF6">
      <w:tab/>
    </w:r>
    <w:r w:rsidRPr="00BF0E06">
      <w:fldChar w:fldCharType="begin"/>
    </w:r>
    <w:r w:rsidRPr="00D54DF6">
      <w:instrText>PAGE   \* MERGEFORMAT</w:instrText>
    </w:r>
    <w:r w:rsidRPr="00BF0E06">
      <w:fldChar w:fldCharType="separate"/>
    </w:r>
    <w:r w:rsidR="00B1099C">
      <w:rPr>
        <w:noProof/>
      </w:rPr>
      <w:t>1</w:t>
    </w:r>
    <w:r w:rsidRPr="00BF0E06">
      <w:fldChar w:fldCharType="end"/>
    </w:r>
    <w:r w:rsidRPr="00D54DF6">
      <w:t xml:space="preserve"> von </w:t>
    </w:r>
    <w:r w:rsidR="00572545">
      <w:fldChar w:fldCharType="begin"/>
    </w:r>
    <w:r w:rsidR="00572545">
      <w:instrText xml:space="preserve"> NUMPAGES   \* MERGEFORMAT </w:instrText>
    </w:r>
    <w:r w:rsidR="00572545">
      <w:fldChar w:fldCharType="separate"/>
    </w:r>
    <w:r w:rsidR="00B1099C">
      <w:rPr>
        <w:noProof/>
      </w:rPr>
      <w:t>15</w:t>
    </w:r>
    <w:r w:rsidR="0057254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6D1D1" w14:textId="77777777" w:rsidR="005561D6" w:rsidRPr="00D54DF6" w:rsidRDefault="005561D6" w:rsidP="00D54DF6">
      <w:r>
        <w:separator/>
      </w:r>
    </w:p>
  </w:footnote>
  <w:footnote w:type="continuationSeparator" w:id="0">
    <w:p w14:paraId="2C471243" w14:textId="77777777" w:rsidR="005561D6" w:rsidRPr="00D54DF6" w:rsidRDefault="005561D6" w:rsidP="00D54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003BA" w14:textId="77777777" w:rsidR="005561D6" w:rsidRDefault="005561D6">
    <w:pPr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DE0B8" w14:textId="77777777" w:rsidR="005561D6" w:rsidRDefault="005561D6" w:rsidP="002A162F"/>
  <w:p w14:paraId="2FD2C5CA" w14:textId="77777777" w:rsidR="005561D6" w:rsidRDefault="005561D6" w:rsidP="002A162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E6B47" w14:textId="77777777" w:rsidR="005561D6" w:rsidRDefault="005561D6" w:rsidP="007E0B93"/>
  <w:p w14:paraId="6F5A6C9E" w14:textId="3736B083" w:rsidR="005561D6" w:rsidRDefault="005561D6" w:rsidP="00B8378F">
    <w:pPr>
      <w:pStyle w:val="KeinLeerraum"/>
    </w:pPr>
    <w:r w:rsidRPr="007E0B93">
      <w:rPr>
        <w:noProof/>
        <w:lang w:val="de-AT" w:eastAsia="de-AT"/>
      </w:rPr>
      <w:drawing>
        <wp:inline distT="0" distB="0" distL="0" distR="0" wp14:anchorId="384893A7" wp14:editId="761DCDD6">
          <wp:extent cx="2617200" cy="579600"/>
          <wp:effectExtent l="0" t="0" r="0" b="0"/>
          <wp:docPr id="2" name="Grafik 2" descr="Bundeskanzleram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BUND-OFFICE-DOKUMENTVORLAGEN\Logos-aller-Ressorts-weißer-HG\22072019_Logo-Sammlungen\Logos_Office-Vorlagen-2020\BKA_Logo_Office_300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7200" cy="57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0D64FD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EEC80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3"/>
    <w:multiLevelType w:val="singleLevel"/>
    <w:tmpl w:val="4EA0D6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CFBCF3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89"/>
    <w:multiLevelType w:val="singleLevel"/>
    <w:tmpl w:val="F73C53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FE2E69"/>
    <w:multiLevelType w:val="hybridMultilevel"/>
    <w:tmpl w:val="62EEAFDA"/>
    <w:lvl w:ilvl="0" w:tplc="60C6F420">
      <w:start w:val="1"/>
      <w:numFmt w:val="bullet"/>
      <w:pStyle w:val="Listenabsatz"/>
      <w:lvlText w:val="•"/>
      <w:lvlJc w:val="left"/>
      <w:pPr>
        <w:ind w:left="720" w:hanging="360"/>
      </w:pPr>
      <w:rPr>
        <w:rFonts w:ascii="Corbel" w:hAnsi="Corbel" w:hint="default"/>
        <w:color w:val="E6320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E56161"/>
    <w:multiLevelType w:val="multilevel"/>
    <w:tmpl w:val="E1F071FE"/>
    <w:styleLink w:val="AT-Brief-berschriftengliederung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08903D5E"/>
    <w:multiLevelType w:val="multilevel"/>
    <w:tmpl w:val="5952198E"/>
    <w:numStyleLink w:val="ATUnsortierteListe"/>
  </w:abstractNum>
  <w:abstractNum w:abstractNumId="8" w15:restartNumberingAfterBreak="0">
    <w:nsid w:val="08B83AD4"/>
    <w:multiLevelType w:val="multilevel"/>
    <w:tmpl w:val="F4529584"/>
    <w:styleLink w:val="ATberschriftennummeriert"/>
    <w:lvl w:ilvl="0">
      <w:start w:val="1"/>
      <w:numFmt w:val="decimal"/>
      <w:lvlText w:val="%1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39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7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4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3" w:hanging="567"/>
      </w:pPr>
      <w:rPr>
        <w:rFonts w:hint="default"/>
      </w:rPr>
    </w:lvl>
  </w:abstractNum>
  <w:abstractNum w:abstractNumId="9" w15:restartNumberingAfterBreak="0">
    <w:nsid w:val="09EF39BC"/>
    <w:multiLevelType w:val="multilevel"/>
    <w:tmpl w:val="7CAC2F4E"/>
    <w:styleLink w:val="eu2018atUnsortierteListe"/>
    <w:lvl w:ilvl="0">
      <w:start w:val="1"/>
      <w:numFmt w:val="bullet"/>
      <w:lvlText w:val="■"/>
      <w:lvlJc w:val="left"/>
      <w:pPr>
        <w:ind w:left="397" w:hanging="397"/>
      </w:pPr>
      <w:rPr>
        <w:rFonts w:ascii="Arial" w:hAnsi="Arial" w:hint="default"/>
        <w:b w:val="0"/>
        <w:i w:val="0"/>
        <w:color w:val="E6242F"/>
        <w:sz w:val="22"/>
        <w:szCs w:val="20"/>
      </w:rPr>
    </w:lvl>
    <w:lvl w:ilvl="1">
      <w:start w:val="1"/>
      <w:numFmt w:val="bullet"/>
      <w:lvlText w:val="–"/>
      <w:lvlJc w:val="left"/>
      <w:pPr>
        <w:ind w:left="794" w:hanging="39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E6242F"/>
        <w:sz w:val="22"/>
        <w:szCs w:val="20"/>
        <w:vertAlign w:val="baseline"/>
      </w:rPr>
    </w:lvl>
    <w:lvl w:ilvl="2">
      <w:start w:val="1"/>
      <w:numFmt w:val="bullet"/>
      <w:lvlText w:val="□"/>
      <w:lvlJc w:val="left"/>
      <w:pPr>
        <w:ind w:left="1191" w:hanging="397"/>
      </w:pPr>
      <w:rPr>
        <w:rFonts w:ascii="Arial" w:hAnsi="Arial" w:hint="default"/>
        <w:color w:val="E6242F"/>
      </w:rPr>
    </w:lvl>
    <w:lvl w:ilvl="3">
      <w:start w:val="1"/>
      <w:numFmt w:val="bullet"/>
      <w:lvlText w:val="■"/>
      <w:lvlJc w:val="left"/>
      <w:pPr>
        <w:ind w:left="1588" w:hanging="397"/>
      </w:pPr>
      <w:rPr>
        <w:rFonts w:ascii="Arial" w:hAnsi="Arial" w:hint="default"/>
        <w:color w:val="E6242F"/>
      </w:rPr>
    </w:lvl>
    <w:lvl w:ilvl="4">
      <w:start w:val="1"/>
      <w:numFmt w:val="bullet"/>
      <w:lvlText w:val="–"/>
      <w:lvlJc w:val="left"/>
      <w:pPr>
        <w:ind w:left="1985" w:hanging="341"/>
      </w:pPr>
      <w:rPr>
        <w:rFonts w:ascii="Arial" w:hAnsi="Arial" w:hint="default"/>
        <w:color w:val="E6242F"/>
      </w:rPr>
    </w:lvl>
    <w:lvl w:ilvl="5">
      <w:start w:val="1"/>
      <w:numFmt w:val="bullet"/>
      <w:lvlText w:val="□"/>
      <w:lvlJc w:val="left"/>
      <w:pPr>
        <w:ind w:left="2381" w:hanging="396"/>
      </w:pPr>
      <w:rPr>
        <w:rFonts w:ascii="Arial" w:hAnsi="Arial" w:hint="default"/>
        <w:color w:val="E6242F"/>
      </w:rPr>
    </w:lvl>
    <w:lvl w:ilvl="6">
      <w:start w:val="1"/>
      <w:numFmt w:val="bullet"/>
      <w:lvlText w:val="■"/>
      <w:lvlJc w:val="left"/>
      <w:pPr>
        <w:ind w:left="2778" w:hanging="397"/>
      </w:pPr>
      <w:rPr>
        <w:rFonts w:ascii="Arial" w:hAnsi="Arial" w:hint="default"/>
        <w:color w:val="E6242F"/>
      </w:rPr>
    </w:lvl>
    <w:lvl w:ilvl="7">
      <w:start w:val="1"/>
      <w:numFmt w:val="bullet"/>
      <w:lvlText w:val="–"/>
      <w:lvlJc w:val="left"/>
      <w:pPr>
        <w:ind w:left="3175" w:hanging="397"/>
      </w:pPr>
      <w:rPr>
        <w:rFonts w:ascii="Arial" w:hAnsi="Arial" w:hint="default"/>
        <w:color w:val="E6242F"/>
      </w:rPr>
    </w:lvl>
    <w:lvl w:ilvl="8">
      <w:start w:val="1"/>
      <w:numFmt w:val="bullet"/>
      <w:lvlText w:val="□"/>
      <w:lvlJc w:val="left"/>
      <w:pPr>
        <w:ind w:left="3572" w:hanging="397"/>
      </w:pPr>
      <w:rPr>
        <w:rFonts w:ascii="Arial" w:hAnsi="Arial" w:hint="default"/>
        <w:color w:val="E6242F"/>
      </w:rPr>
    </w:lvl>
  </w:abstractNum>
  <w:abstractNum w:abstractNumId="10" w15:restartNumberingAfterBreak="0">
    <w:nsid w:val="0C640B47"/>
    <w:multiLevelType w:val="multilevel"/>
    <w:tmpl w:val="FBF0E766"/>
    <w:styleLink w:val="ATGliederungsliste"/>
    <w:lvl w:ilvl="0">
      <w:start w:val="1"/>
      <w:numFmt w:val="decimal"/>
      <w:pStyle w:val="Gliederung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Gliederung11"/>
      <w:lvlText w:val="%1.%2."/>
      <w:lvlJc w:val="left"/>
      <w:pPr>
        <w:ind w:left="964" w:hanging="567"/>
      </w:pPr>
      <w:rPr>
        <w:rFonts w:hint="default"/>
      </w:rPr>
    </w:lvl>
    <w:lvl w:ilvl="2">
      <w:start w:val="1"/>
      <w:numFmt w:val="decimal"/>
      <w:pStyle w:val="Gliederung111"/>
      <w:lvlText w:val="%1.%2.%3."/>
      <w:lvlJc w:val="left"/>
      <w:pPr>
        <w:ind w:left="175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1" w:hanging="3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8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02" w:hanging="397"/>
      </w:pPr>
      <w:rPr>
        <w:rFonts w:hint="default"/>
      </w:rPr>
    </w:lvl>
  </w:abstractNum>
  <w:abstractNum w:abstractNumId="11" w15:restartNumberingAfterBreak="0">
    <w:nsid w:val="17247383"/>
    <w:multiLevelType w:val="multilevel"/>
    <w:tmpl w:val="EF2035A8"/>
    <w:styleLink w:val="Programm-Liste"/>
    <w:lvl w:ilvl="0">
      <w:start w:val="1"/>
      <w:numFmt w:val="bullet"/>
      <w:pStyle w:val="ProgrammAufzhlung1"/>
      <w:lvlText w:val="•"/>
      <w:lvlJc w:val="left"/>
      <w:pPr>
        <w:ind w:left="2285" w:hanging="397"/>
      </w:pPr>
      <w:rPr>
        <w:rFonts w:ascii="Corbel" w:hAnsi="Corbel" w:hint="default"/>
        <w:sz w:val="23"/>
      </w:rPr>
    </w:lvl>
    <w:lvl w:ilvl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2" w15:restartNumberingAfterBreak="0">
    <w:nsid w:val="18C20564"/>
    <w:multiLevelType w:val="hybridMultilevel"/>
    <w:tmpl w:val="E24282BC"/>
    <w:lvl w:ilvl="0" w:tplc="930EE8E4">
      <w:start w:val="1"/>
      <w:numFmt w:val="lowerLetter"/>
      <w:pStyle w:val="Listennummera"/>
      <w:lvlText w:val="%1)"/>
      <w:lvlJc w:val="left"/>
      <w:pPr>
        <w:ind w:left="720" w:hanging="360"/>
      </w:pPr>
    </w:lvl>
    <w:lvl w:ilvl="1" w:tplc="9B347F0A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7673D"/>
    <w:multiLevelType w:val="multilevel"/>
    <w:tmpl w:val="5952198E"/>
    <w:styleLink w:val="ATUnsortierteListe"/>
    <w:lvl w:ilvl="0">
      <w:start w:val="1"/>
      <w:numFmt w:val="bullet"/>
      <w:pStyle w:val="Aufzhlungszeichen"/>
      <w:lvlText w:val="•"/>
      <w:lvlJc w:val="left"/>
      <w:pPr>
        <w:ind w:left="397" w:hanging="397"/>
      </w:pPr>
      <w:rPr>
        <w:rFonts w:asciiTheme="minorHAnsi" w:hAnsiTheme="minorHAnsi" w:cs="Times New Roman" w:hint="default"/>
        <w:b w:val="0"/>
        <w:i w:val="0"/>
        <w:color w:val="E1320F" w:themeColor="text2"/>
        <w:sz w:val="24"/>
        <w:szCs w:val="20"/>
      </w:rPr>
    </w:lvl>
    <w:lvl w:ilvl="1">
      <w:start w:val="1"/>
      <w:numFmt w:val="bullet"/>
      <w:pStyle w:val="Aufzhlungszeichen2"/>
      <w:lvlText w:val="−"/>
      <w:lvlJc w:val="left"/>
      <w:pPr>
        <w:ind w:left="794" w:hanging="397"/>
      </w:pPr>
      <w:rPr>
        <w:rFonts w:asciiTheme="minorHAnsi" w:hAnsiTheme="minorHAnsi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0"/>
        <w:vertAlign w:val="baseline"/>
      </w:rPr>
    </w:lvl>
    <w:lvl w:ilvl="2">
      <w:start w:val="1"/>
      <w:numFmt w:val="bullet"/>
      <w:pStyle w:val="Aufzhlungszeichen3"/>
      <w:lvlText w:val="•"/>
      <w:lvlJc w:val="left"/>
      <w:pPr>
        <w:ind w:left="1191" w:hanging="397"/>
      </w:pPr>
      <w:rPr>
        <w:rFonts w:asciiTheme="minorHAnsi" w:hAnsiTheme="minorHAnsi" w:cs="Times New Roman" w:hint="default"/>
        <w:b w:val="0"/>
        <w:i w:val="0"/>
        <w:color w:val="auto"/>
        <w:sz w:val="24"/>
      </w:rPr>
    </w:lvl>
    <w:lvl w:ilvl="3">
      <w:start w:val="1"/>
      <w:numFmt w:val="bullet"/>
      <w:pStyle w:val="Aufzhlungszeichen4"/>
      <w:lvlText w:val="–"/>
      <w:lvlJc w:val="left"/>
      <w:pPr>
        <w:ind w:left="1588" w:hanging="397"/>
      </w:pPr>
      <w:rPr>
        <w:rFonts w:asciiTheme="minorHAnsi" w:hAnsiTheme="minorHAnsi" w:hint="default"/>
        <w:color w:val="E1320F" w:themeColor="text2"/>
        <w:sz w:val="23"/>
      </w:rPr>
    </w:lvl>
    <w:lvl w:ilvl="4">
      <w:start w:val="1"/>
      <w:numFmt w:val="bullet"/>
      <w:pStyle w:val="Aufzhlungszeichen5"/>
      <w:lvlText w:val="•"/>
      <w:lvlJc w:val="left"/>
      <w:pPr>
        <w:ind w:left="1985" w:hanging="341"/>
      </w:pPr>
      <w:rPr>
        <w:rFonts w:asciiTheme="minorHAnsi" w:hAnsiTheme="minorHAnsi" w:hint="default"/>
        <w:color w:val="E6242F"/>
      </w:rPr>
    </w:lvl>
    <w:lvl w:ilvl="5">
      <w:start w:val="1"/>
      <w:numFmt w:val="bullet"/>
      <w:pStyle w:val="Aufzhlungszeichen6"/>
      <w:lvlText w:val="–"/>
      <w:lvlJc w:val="left"/>
      <w:pPr>
        <w:ind w:left="2381" w:hanging="396"/>
      </w:pPr>
      <w:rPr>
        <w:rFonts w:asciiTheme="minorHAnsi" w:hAnsiTheme="minorHAnsi" w:hint="default"/>
        <w:color w:val="auto"/>
      </w:rPr>
    </w:lvl>
    <w:lvl w:ilvl="6">
      <w:start w:val="1"/>
      <w:numFmt w:val="bullet"/>
      <w:pStyle w:val="Aufzhlungszeichen7"/>
      <w:lvlText w:val="•"/>
      <w:lvlJc w:val="left"/>
      <w:pPr>
        <w:ind w:left="2778" w:hanging="397"/>
      </w:pPr>
      <w:rPr>
        <w:rFonts w:asciiTheme="minorHAnsi" w:hAnsiTheme="minorHAnsi" w:hint="default"/>
        <w:color w:val="auto"/>
      </w:rPr>
    </w:lvl>
    <w:lvl w:ilvl="7">
      <w:start w:val="1"/>
      <w:numFmt w:val="bullet"/>
      <w:pStyle w:val="Aufzhlungszeichen8"/>
      <w:lvlText w:val="–"/>
      <w:lvlJc w:val="left"/>
      <w:pPr>
        <w:ind w:left="3175" w:hanging="397"/>
      </w:pPr>
      <w:rPr>
        <w:rFonts w:asciiTheme="minorHAnsi" w:hAnsiTheme="minorHAnsi" w:hint="default"/>
        <w:color w:val="E6242F"/>
      </w:rPr>
    </w:lvl>
    <w:lvl w:ilvl="8">
      <w:start w:val="1"/>
      <w:numFmt w:val="bullet"/>
      <w:pStyle w:val="Aufzhlungszeichen9"/>
      <w:lvlText w:val="•"/>
      <w:lvlJc w:val="left"/>
      <w:pPr>
        <w:ind w:left="3572" w:hanging="397"/>
      </w:pPr>
      <w:rPr>
        <w:rFonts w:asciiTheme="minorHAnsi" w:hAnsiTheme="minorHAnsi" w:hint="default"/>
        <w:color w:val="E6242F"/>
      </w:rPr>
    </w:lvl>
  </w:abstractNum>
  <w:abstractNum w:abstractNumId="14" w15:restartNumberingAfterBreak="0">
    <w:nsid w:val="44D31F79"/>
    <w:multiLevelType w:val="multilevel"/>
    <w:tmpl w:val="EA4CFBFC"/>
    <w:styleLink w:val="eu2018atGliederungslist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1" w:hanging="96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87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4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1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7" w:hanging="3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14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1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08" w:hanging="397"/>
      </w:pPr>
      <w:rPr>
        <w:rFonts w:hint="default"/>
      </w:rPr>
    </w:lvl>
  </w:abstractNum>
  <w:abstractNum w:abstractNumId="15" w15:restartNumberingAfterBreak="0">
    <w:nsid w:val="48E70A96"/>
    <w:multiLevelType w:val="multilevel"/>
    <w:tmpl w:val="EF2035A8"/>
    <w:lvl w:ilvl="0">
      <w:start w:val="1"/>
      <w:numFmt w:val="bullet"/>
      <w:lvlText w:val="•"/>
      <w:lvlJc w:val="left"/>
      <w:pPr>
        <w:ind w:left="2285" w:hanging="397"/>
      </w:pPr>
      <w:rPr>
        <w:rFonts w:ascii="Corbel" w:hAnsi="Corbel" w:hint="default"/>
        <w:sz w:val="23"/>
      </w:rPr>
    </w:lvl>
    <w:lvl w:ilvl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4C941A3D"/>
    <w:multiLevelType w:val="multilevel"/>
    <w:tmpl w:val="EF2035A8"/>
    <w:numStyleLink w:val="Programm-Liste"/>
  </w:abstractNum>
  <w:abstractNum w:abstractNumId="17" w15:restartNumberingAfterBreak="0">
    <w:nsid w:val="4EAA19BA"/>
    <w:multiLevelType w:val="multilevel"/>
    <w:tmpl w:val="2418F58A"/>
    <w:styleLink w:val="ATNummerierteListe"/>
    <w:lvl w:ilvl="0">
      <w:start w:val="1"/>
      <w:numFmt w:val="decimal"/>
      <w:pStyle w:val="Listennummer"/>
      <w:isLgl/>
      <w:lvlText w:val="%1."/>
      <w:lvlJc w:val="left"/>
      <w:pPr>
        <w:ind w:left="397" w:hanging="397"/>
      </w:pPr>
      <w:rPr>
        <w:rFonts w:asciiTheme="minorHAnsi" w:hAnsiTheme="minorHAnsi" w:hint="default"/>
        <w:b w:val="0"/>
        <w:i w:val="0"/>
        <w:color w:val="E1320F" w:themeColor="text2"/>
        <w:sz w:val="24"/>
      </w:rPr>
    </w:lvl>
    <w:lvl w:ilvl="1">
      <w:start w:val="1"/>
      <w:numFmt w:val="lowerLetter"/>
      <w:pStyle w:val="Listennummer2"/>
      <w:lvlText w:val="%2)"/>
      <w:lvlJc w:val="left"/>
      <w:pPr>
        <w:ind w:left="794" w:hanging="397"/>
      </w:pPr>
      <w:rPr>
        <w:rFonts w:asciiTheme="minorHAnsi" w:hAnsiTheme="minorHAnsi" w:hint="default"/>
        <w:b w:val="0"/>
        <w:i w:val="0"/>
        <w:color w:val="auto"/>
        <w:sz w:val="24"/>
      </w:rPr>
    </w:lvl>
    <w:lvl w:ilvl="2">
      <w:start w:val="1"/>
      <w:numFmt w:val="lowerRoman"/>
      <w:pStyle w:val="Listennummer3"/>
      <w:lvlText w:val="%3)"/>
      <w:lvlJc w:val="left"/>
      <w:pPr>
        <w:ind w:left="1191" w:hanging="397"/>
      </w:pPr>
      <w:rPr>
        <w:rFonts w:asciiTheme="minorHAnsi" w:hAnsiTheme="minorHAnsi" w:hint="default"/>
        <w:b w:val="0"/>
        <w:i w:val="0"/>
        <w:color w:val="auto"/>
        <w:sz w:val="24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asciiTheme="minorHAnsi" w:hAnsiTheme="minorHAnsi" w:hint="default"/>
      </w:rPr>
    </w:lvl>
    <w:lvl w:ilvl="4">
      <w:start w:val="1"/>
      <w:numFmt w:val="lowerLetter"/>
      <w:pStyle w:val="Listennummer5"/>
      <w:lvlText w:val="%5)"/>
      <w:lvlJc w:val="left"/>
      <w:pPr>
        <w:ind w:left="1985" w:hanging="397"/>
      </w:pPr>
      <w:rPr>
        <w:rFonts w:asciiTheme="minorHAnsi" w:hAnsiTheme="minorHAnsi" w:hint="default"/>
      </w:rPr>
    </w:lvl>
    <w:lvl w:ilvl="5">
      <w:start w:val="1"/>
      <w:numFmt w:val="lowerRoman"/>
      <w:pStyle w:val="Listennummer6"/>
      <w:lvlText w:val="%6)"/>
      <w:lvlJc w:val="left"/>
      <w:pPr>
        <w:ind w:left="2382" w:hanging="397"/>
      </w:pPr>
      <w:rPr>
        <w:rFonts w:asciiTheme="minorHAnsi" w:hAnsiTheme="minorHAnsi" w:hint="default"/>
      </w:rPr>
    </w:lvl>
    <w:lvl w:ilvl="6">
      <w:start w:val="1"/>
      <w:numFmt w:val="decimal"/>
      <w:pStyle w:val="Listennummer7"/>
      <w:lvlText w:val="%7."/>
      <w:lvlJc w:val="left"/>
      <w:pPr>
        <w:ind w:left="2779" w:hanging="397"/>
      </w:pPr>
      <w:rPr>
        <w:rFonts w:asciiTheme="minorHAnsi" w:hAnsiTheme="minorHAnsi" w:hint="default"/>
      </w:rPr>
    </w:lvl>
    <w:lvl w:ilvl="7">
      <w:start w:val="1"/>
      <w:numFmt w:val="lowerLetter"/>
      <w:pStyle w:val="Listennummer8"/>
      <w:lvlText w:val="%8."/>
      <w:lvlJc w:val="left"/>
      <w:pPr>
        <w:ind w:left="3176" w:hanging="397"/>
      </w:pPr>
      <w:rPr>
        <w:rFonts w:asciiTheme="minorHAnsi" w:hAnsiTheme="minorHAnsi" w:hint="default"/>
      </w:rPr>
    </w:lvl>
    <w:lvl w:ilvl="8">
      <w:start w:val="1"/>
      <w:numFmt w:val="lowerRoman"/>
      <w:pStyle w:val="Listennummer9"/>
      <w:lvlText w:val="%9."/>
      <w:lvlJc w:val="left"/>
      <w:pPr>
        <w:ind w:left="3573" w:hanging="397"/>
      </w:pPr>
      <w:rPr>
        <w:rFonts w:asciiTheme="minorHAnsi" w:hAnsiTheme="minorHAnsi" w:hint="default"/>
      </w:rPr>
    </w:lvl>
  </w:abstractNum>
  <w:abstractNum w:abstractNumId="18" w15:restartNumberingAfterBreak="0">
    <w:nsid w:val="610722F4"/>
    <w:multiLevelType w:val="multilevel"/>
    <w:tmpl w:val="81B0A2F0"/>
    <w:styleLink w:val="eu2018atGliederungsliste2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794" w:hanging="397"/>
      </w:pPr>
      <w:rPr>
        <w:rFonts w:hint="default"/>
        <w:b w:val="0"/>
        <w:i w:val="0"/>
        <w:color w:val="auto"/>
        <w:sz w:val="22"/>
      </w:rPr>
    </w:lvl>
    <w:lvl w:ilvl="2">
      <w:start w:val="1"/>
      <w:numFmt w:val="lowerRoman"/>
      <w:lvlText w:val="%3)"/>
      <w:lvlJc w:val="left"/>
      <w:pPr>
        <w:ind w:left="1191" w:hanging="397"/>
      </w:pPr>
      <w:rPr>
        <w:rFonts w:hint="default"/>
        <w:b w:val="0"/>
        <w:i w:val="0"/>
        <w:color w:val="auto"/>
        <w:sz w:val="22"/>
      </w:rPr>
    </w:lvl>
    <w:lvl w:ilvl="3">
      <w:start w:val="1"/>
      <w:numFmt w:val="decimal"/>
      <w:lvlText w:val="(%4)"/>
      <w:lvlJc w:val="left"/>
      <w:pPr>
        <w:ind w:left="1588" w:hanging="397"/>
      </w:pPr>
      <w:rPr>
        <w:rFonts w:hint="default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1985" w:hanging="397"/>
      </w:pPr>
      <w:rPr>
        <w:rFonts w:hint="default"/>
        <w:b/>
        <w:i w:val="0"/>
        <w:color w:val="E6242F"/>
      </w:rPr>
    </w:lvl>
    <w:lvl w:ilvl="5">
      <w:start w:val="1"/>
      <w:numFmt w:val="lowerRoman"/>
      <w:lvlText w:val="(%6)"/>
      <w:lvlJc w:val="left"/>
      <w:pPr>
        <w:ind w:left="2381" w:hanging="396"/>
      </w:pPr>
      <w:rPr>
        <w:rFonts w:hint="default"/>
        <w:b/>
        <w:i w:val="0"/>
        <w:color w:val="E6242F"/>
      </w:rPr>
    </w:lvl>
    <w:lvl w:ilvl="6">
      <w:start w:val="1"/>
      <w:numFmt w:val="decimal"/>
      <w:lvlText w:val="%7."/>
      <w:lvlJc w:val="left"/>
      <w:pPr>
        <w:ind w:left="2778" w:hanging="397"/>
      </w:pPr>
      <w:rPr>
        <w:rFonts w:hint="default"/>
        <w:b/>
        <w:i w:val="0"/>
        <w:color w:val="E6242F"/>
      </w:rPr>
    </w:lvl>
    <w:lvl w:ilvl="7">
      <w:start w:val="1"/>
      <w:numFmt w:val="lowerLetter"/>
      <w:lvlText w:val="%8."/>
      <w:lvlJc w:val="left"/>
      <w:pPr>
        <w:ind w:left="3175" w:hanging="397"/>
      </w:pPr>
      <w:rPr>
        <w:rFonts w:hint="default"/>
        <w:b/>
        <w:i w:val="0"/>
        <w:color w:val="E6242F"/>
      </w:rPr>
    </w:lvl>
    <w:lvl w:ilvl="8">
      <w:start w:val="1"/>
      <w:numFmt w:val="lowerRoman"/>
      <w:lvlText w:val="%9."/>
      <w:lvlJc w:val="left"/>
      <w:pPr>
        <w:ind w:left="3572" w:hanging="397"/>
      </w:pPr>
      <w:rPr>
        <w:rFonts w:hint="default"/>
        <w:b/>
        <w:i w:val="0"/>
        <w:color w:val="E6242F"/>
      </w:rPr>
    </w:lvl>
  </w:abstractNum>
  <w:abstractNum w:abstractNumId="19" w15:restartNumberingAfterBreak="0">
    <w:nsid w:val="67167787"/>
    <w:multiLevelType w:val="multilevel"/>
    <w:tmpl w:val="49886DC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num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num"/>
      <w:lvlText w:val="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717E33BA"/>
    <w:multiLevelType w:val="multilevel"/>
    <w:tmpl w:val="19CCF85C"/>
    <w:lvl w:ilvl="0">
      <w:start w:val="1"/>
      <w:numFmt w:val="decimal"/>
      <w:pStyle w:val="1nummeriert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04" w:hanging="13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73" w:hanging="167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1" w:hanging="204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4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3" w:hanging="567"/>
      </w:pPr>
      <w:rPr>
        <w:rFonts w:hint="default"/>
      </w:rPr>
    </w:lvl>
  </w:abstractNum>
  <w:abstractNum w:abstractNumId="21" w15:restartNumberingAfterBreak="0">
    <w:nsid w:val="7B2B68B5"/>
    <w:multiLevelType w:val="multilevel"/>
    <w:tmpl w:val="957A0DB6"/>
    <w:lvl w:ilvl="0">
      <w:start w:val="1"/>
      <w:numFmt w:val="decimal"/>
      <w:isLgl/>
      <w:lvlText w:val="%1."/>
      <w:lvlJc w:val="left"/>
      <w:pPr>
        <w:ind w:left="397" w:hanging="397"/>
      </w:pPr>
      <w:rPr>
        <w:rFonts w:asciiTheme="minorHAnsi" w:hAnsiTheme="minorHAnsi" w:hint="default"/>
        <w:color w:val="E1320F" w:themeColor="text2"/>
        <w:sz w:val="23"/>
      </w:rPr>
    </w:lvl>
    <w:lvl w:ilvl="1">
      <w:start w:val="1"/>
      <w:numFmt w:val="lowerLetter"/>
      <w:lvlText w:val="%2)"/>
      <w:lvlJc w:val="left"/>
      <w:pPr>
        <w:ind w:left="794" w:hanging="397"/>
      </w:pPr>
      <w:rPr>
        <w:rFonts w:asciiTheme="minorHAnsi" w:hAnsiTheme="minorHAnsi" w:hint="default"/>
        <w:sz w:val="23"/>
      </w:rPr>
    </w:lvl>
    <w:lvl w:ilvl="2">
      <w:start w:val="1"/>
      <w:numFmt w:val="lowerRoman"/>
      <w:lvlText w:val="%3)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588" w:hanging="397"/>
      </w:pPr>
      <w:rPr>
        <w:rFonts w:asciiTheme="minorHAnsi" w:hAnsiTheme="minorHAnsi" w:hint="default"/>
      </w:rPr>
    </w:lvl>
    <w:lvl w:ilvl="4">
      <w:start w:val="1"/>
      <w:numFmt w:val="lowerLetter"/>
      <w:lvlText w:val="%5)"/>
      <w:lvlJc w:val="left"/>
      <w:pPr>
        <w:ind w:left="1985" w:hanging="397"/>
      </w:pPr>
      <w:rPr>
        <w:rFonts w:asciiTheme="minorHAnsi" w:hAnsiTheme="minorHAnsi" w:hint="default"/>
      </w:rPr>
    </w:lvl>
    <w:lvl w:ilvl="5">
      <w:start w:val="1"/>
      <w:numFmt w:val="lowerRoman"/>
      <w:lvlText w:val="%6)"/>
      <w:lvlJc w:val="left"/>
      <w:pPr>
        <w:ind w:left="2382" w:hanging="397"/>
      </w:pPr>
      <w:rPr>
        <w:rFonts w:asciiTheme="minorHAnsi" w:hAnsiTheme="minorHAnsi"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asciiTheme="minorHAnsi" w:hAnsiTheme="minorHAnsi" w:hint="default"/>
      </w:rPr>
    </w:lvl>
    <w:lvl w:ilvl="7">
      <w:start w:val="1"/>
      <w:numFmt w:val="lowerLetter"/>
      <w:lvlText w:val="%8."/>
      <w:lvlJc w:val="left"/>
      <w:pPr>
        <w:ind w:left="3176" w:hanging="397"/>
      </w:pPr>
      <w:rPr>
        <w:rFonts w:asciiTheme="minorHAnsi" w:hAnsiTheme="minorHAnsi" w:hint="default"/>
      </w:rPr>
    </w:lvl>
    <w:lvl w:ilvl="8">
      <w:start w:val="1"/>
      <w:numFmt w:val="lowerRoman"/>
      <w:lvlText w:val="%9."/>
      <w:lvlJc w:val="left"/>
      <w:pPr>
        <w:ind w:left="3573" w:hanging="397"/>
      </w:pPr>
      <w:rPr>
        <w:rFonts w:asciiTheme="minorHAnsi" w:hAnsiTheme="minorHAnsi" w:hint="default"/>
      </w:rPr>
    </w:lvl>
  </w:abstractNum>
  <w:abstractNum w:abstractNumId="22" w15:restartNumberingAfterBreak="0">
    <w:nsid w:val="7EC810F4"/>
    <w:multiLevelType w:val="multilevel"/>
    <w:tmpl w:val="2418F58A"/>
    <w:numStyleLink w:val="ATNummerierteListe"/>
  </w:abstractNum>
  <w:num w:numId="1" w16cid:durableId="793519954">
    <w:abstractNumId w:val="8"/>
  </w:num>
  <w:num w:numId="2" w16cid:durableId="1625230102">
    <w:abstractNumId w:val="9"/>
  </w:num>
  <w:num w:numId="3" w16cid:durableId="1763255287">
    <w:abstractNumId w:val="12"/>
  </w:num>
  <w:num w:numId="4" w16cid:durableId="1888445432">
    <w:abstractNumId w:val="10"/>
  </w:num>
  <w:num w:numId="5" w16cid:durableId="92744911">
    <w:abstractNumId w:val="17"/>
  </w:num>
  <w:num w:numId="6" w16cid:durableId="579294475">
    <w:abstractNumId w:val="13"/>
  </w:num>
  <w:num w:numId="7" w16cid:durableId="1637488513">
    <w:abstractNumId w:val="6"/>
  </w:num>
  <w:num w:numId="8" w16cid:durableId="1953979170">
    <w:abstractNumId w:val="7"/>
  </w:num>
  <w:num w:numId="9" w16cid:durableId="3482920">
    <w:abstractNumId w:val="14"/>
  </w:num>
  <w:num w:numId="10" w16cid:durableId="45109490">
    <w:abstractNumId w:val="18"/>
  </w:num>
  <w:num w:numId="11" w16cid:durableId="715548103">
    <w:abstractNumId w:val="5"/>
  </w:num>
  <w:num w:numId="12" w16cid:durableId="1297570515">
    <w:abstractNumId w:val="10"/>
  </w:num>
  <w:num w:numId="13" w16cid:durableId="614291785">
    <w:abstractNumId w:val="22"/>
  </w:num>
  <w:num w:numId="14" w16cid:durableId="273903735">
    <w:abstractNumId w:val="12"/>
  </w:num>
  <w:num w:numId="15" w16cid:durableId="1748963119">
    <w:abstractNumId w:val="11"/>
  </w:num>
  <w:num w:numId="16" w16cid:durableId="1529442485">
    <w:abstractNumId w:val="20"/>
  </w:num>
  <w:num w:numId="17" w16cid:durableId="133135551">
    <w:abstractNumId w:val="19"/>
  </w:num>
  <w:num w:numId="18" w16cid:durableId="1828130251">
    <w:abstractNumId w:val="16"/>
  </w:num>
  <w:num w:numId="19" w16cid:durableId="1179583531">
    <w:abstractNumId w:val="15"/>
  </w:num>
  <w:num w:numId="20" w16cid:durableId="891624447">
    <w:abstractNumId w:val="4"/>
  </w:num>
  <w:num w:numId="21" w16cid:durableId="1192305022">
    <w:abstractNumId w:val="2"/>
  </w:num>
  <w:num w:numId="22" w16cid:durableId="1159035057">
    <w:abstractNumId w:val="3"/>
  </w:num>
  <w:num w:numId="23" w16cid:durableId="194386502">
    <w:abstractNumId w:val="1"/>
  </w:num>
  <w:num w:numId="24" w16cid:durableId="573055980">
    <w:abstractNumId w:val="0"/>
  </w:num>
  <w:num w:numId="25" w16cid:durableId="1622879135">
    <w:abstractNumId w:val="21"/>
  </w:num>
  <w:num w:numId="26" w16cid:durableId="1184785932">
    <w:abstractNumId w:val="17"/>
  </w:num>
  <w:num w:numId="27" w16cid:durableId="1506357710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5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nforcement="0"/>
  <w:autoFormatOverride/>
  <w:styleLockTheme/>
  <w:styleLockQFSet/>
  <w:defaultTabStop w:val="709"/>
  <w:autoHyphenation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42"/>
    <w:rsid w:val="0000022D"/>
    <w:rsid w:val="00001EE6"/>
    <w:rsid w:val="00003F95"/>
    <w:rsid w:val="0000735E"/>
    <w:rsid w:val="000073B2"/>
    <w:rsid w:val="000100F8"/>
    <w:rsid w:val="000107D6"/>
    <w:rsid w:val="00011FC5"/>
    <w:rsid w:val="000123FF"/>
    <w:rsid w:val="00012576"/>
    <w:rsid w:val="00013491"/>
    <w:rsid w:val="000137A1"/>
    <w:rsid w:val="00014A5F"/>
    <w:rsid w:val="00015204"/>
    <w:rsid w:val="000164EF"/>
    <w:rsid w:val="00017121"/>
    <w:rsid w:val="000179DC"/>
    <w:rsid w:val="00021051"/>
    <w:rsid w:val="000212EF"/>
    <w:rsid w:val="00021FF4"/>
    <w:rsid w:val="00022984"/>
    <w:rsid w:val="000246C3"/>
    <w:rsid w:val="00025850"/>
    <w:rsid w:val="00025CB1"/>
    <w:rsid w:val="00025F0E"/>
    <w:rsid w:val="000268FB"/>
    <w:rsid w:val="00026F3D"/>
    <w:rsid w:val="000278B1"/>
    <w:rsid w:val="00027C10"/>
    <w:rsid w:val="00027CFD"/>
    <w:rsid w:val="00027D1A"/>
    <w:rsid w:val="00027F51"/>
    <w:rsid w:val="00030101"/>
    <w:rsid w:val="000307F2"/>
    <w:rsid w:val="000312D8"/>
    <w:rsid w:val="000330C7"/>
    <w:rsid w:val="0003329B"/>
    <w:rsid w:val="0003484D"/>
    <w:rsid w:val="000358F6"/>
    <w:rsid w:val="00035FD8"/>
    <w:rsid w:val="00036115"/>
    <w:rsid w:val="000362AD"/>
    <w:rsid w:val="00036400"/>
    <w:rsid w:val="0003687D"/>
    <w:rsid w:val="0003740D"/>
    <w:rsid w:val="00037450"/>
    <w:rsid w:val="00040931"/>
    <w:rsid w:val="00042028"/>
    <w:rsid w:val="00044475"/>
    <w:rsid w:val="00044E61"/>
    <w:rsid w:val="00045099"/>
    <w:rsid w:val="000455E1"/>
    <w:rsid w:val="00046B8B"/>
    <w:rsid w:val="000479FE"/>
    <w:rsid w:val="000503BA"/>
    <w:rsid w:val="00050FA9"/>
    <w:rsid w:val="00051020"/>
    <w:rsid w:val="00052B3F"/>
    <w:rsid w:val="00052BE7"/>
    <w:rsid w:val="00053585"/>
    <w:rsid w:val="000538DF"/>
    <w:rsid w:val="000539BF"/>
    <w:rsid w:val="00053A86"/>
    <w:rsid w:val="00053A9A"/>
    <w:rsid w:val="00053ACB"/>
    <w:rsid w:val="00054736"/>
    <w:rsid w:val="00054CF4"/>
    <w:rsid w:val="000551D8"/>
    <w:rsid w:val="00055860"/>
    <w:rsid w:val="000570AD"/>
    <w:rsid w:val="0005722D"/>
    <w:rsid w:val="00057A9D"/>
    <w:rsid w:val="000619DC"/>
    <w:rsid w:val="00061C66"/>
    <w:rsid w:val="0006242D"/>
    <w:rsid w:val="000629F2"/>
    <w:rsid w:val="0006421D"/>
    <w:rsid w:val="00065628"/>
    <w:rsid w:val="00065AF8"/>
    <w:rsid w:val="00065D7F"/>
    <w:rsid w:val="0006662F"/>
    <w:rsid w:val="00067072"/>
    <w:rsid w:val="000673D0"/>
    <w:rsid w:val="00067F15"/>
    <w:rsid w:val="00067F1A"/>
    <w:rsid w:val="00070027"/>
    <w:rsid w:val="00071587"/>
    <w:rsid w:val="000715B4"/>
    <w:rsid w:val="00071621"/>
    <w:rsid w:val="000719E3"/>
    <w:rsid w:val="000726AA"/>
    <w:rsid w:val="000727F2"/>
    <w:rsid w:val="0007330B"/>
    <w:rsid w:val="00073F7E"/>
    <w:rsid w:val="0007435D"/>
    <w:rsid w:val="00075471"/>
    <w:rsid w:val="00075EB7"/>
    <w:rsid w:val="00076F2E"/>
    <w:rsid w:val="0007767D"/>
    <w:rsid w:val="00077736"/>
    <w:rsid w:val="0008182B"/>
    <w:rsid w:val="00083280"/>
    <w:rsid w:val="0008507A"/>
    <w:rsid w:val="0008509E"/>
    <w:rsid w:val="00085C4F"/>
    <w:rsid w:val="000915F6"/>
    <w:rsid w:val="000919BA"/>
    <w:rsid w:val="00091FC1"/>
    <w:rsid w:val="00092D19"/>
    <w:rsid w:val="00094473"/>
    <w:rsid w:val="00095015"/>
    <w:rsid w:val="00095503"/>
    <w:rsid w:val="00095C6D"/>
    <w:rsid w:val="0009605F"/>
    <w:rsid w:val="0009611D"/>
    <w:rsid w:val="000967A1"/>
    <w:rsid w:val="00096AAF"/>
    <w:rsid w:val="00096E4F"/>
    <w:rsid w:val="00096E99"/>
    <w:rsid w:val="00097023"/>
    <w:rsid w:val="0009756A"/>
    <w:rsid w:val="0009781A"/>
    <w:rsid w:val="000A0372"/>
    <w:rsid w:val="000A12E3"/>
    <w:rsid w:val="000A14CB"/>
    <w:rsid w:val="000A1D64"/>
    <w:rsid w:val="000A28EE"/>
    <w:rsid w:val="000A39B4"/>
    <w:rsid w:val="000A3C6D"/>
    <w:rsid w:val="000A4B5B"/>
    <w:rsid w:val="000A4CA0"/>
    <w:rsid w:val="000A6481"/>
    <w:rsid w:val="000A6B28"/>
    <w:rsid w:val="000A6BFD"/>
    <w:rsid w:val="000A6FA0"/>
    <w:rsid w:val="000A7961"/>
    <w:rsid w:val="000A7BD4"/>
    <w:rsid w:val="000A7F05"/>
    <w:rsid w:val="000B1770"/>
    <w:rsid w:val="000B19B3"/>
    <w:rsid w:val="000B1AE2"/>
    <w:rsid w:val="000B2165"/>
    <w:rsid w:val="000B2BCC"/>
    <w:rsid w:val="000B34EC"/>
    <w:rsid w:val="000B350F"/>
    <w:rsid w:val="000B398F"/>
    <w:rsid w:val="000B4683"/>
    <w:rsid w:val="000B56C3"/>
    <w:rsid w:val="000B63AF"/>
    <w:rsid w:val="000B698D"/>
    <w:rsid w:val="000C2339"/>
    <w:rsid w:val="000C2BBE"/>
    <w:rsid w:val="000C2BFA"/>
    <w:rsid w:val="000C2D13"/>
    <w:rsid w:val="000C2E7A"/>
    <w:rsid w:val="000C34EA"/>
    <w:rsid w:val="000C3D4B"/>
    <w:rsid w:val="000C47A0"/>
    <w:rsid w:val="000C4906"/>
    <w:rsid w:val="000D02B9"/>
    <w:rsid w:val="000D0424"/>
    <w:rsid w:val="000D0AF7"/>
    <w:rsid w:val="000D1353"/>
    <w:rsid w:val="000D1ADB"/>
    <w:rsid w:val="000D4A67"/>
    <w:rsid w:val="000D6D11"/>
    <w:rsid w:val="000D76B0"/>
    <w:rsid w:val="000D7AB0"/>
    <w:rsid w:val="000D7EFE"/>
    <w:rsid w:val="000D7F4D"/>
    <w:rsid w:val="000D7F94"/>
    <w:rsid w:val="000E0111"/>
    <w:rsid w:val="000E0443"/>
    <w:rsid w:val="000E15DF"/>
    <w:rsid w:val="000E18F3"/>
    <w:rsid w:val="000E1D65"/>
    <w:rsid w:val="000E2151"/>
    <w:rsid w:val="000E235B"/>
    <w:rsid w:val="000E397D"/>
    <w:rsid w:val="000E3D1F"/>
    <w:rsid w:val="000E43D9"/>
    <w:rsid w:val="000E534A"/>
    <w:rsid w:val="000E594D"/>
    <w:rsid w:val="000E59E3"/>
    <w:rsid w:val="000E6501"/>
    <w:rsid w:val="000E6740"/>
    <w:rsid w:val="000E7831"/>
    <w:rsid w:val="000F0E59"/>
    <w:rsid w:val="000F2AF2"/>
    <w:rsid w:val="000F455A"/>
    <w:rsid w:val="000F4D65"/>
    <w:rsid w:val="000F5C5F"/>
    <w:rsid w:val="000F697E"/>
    <w:rsid w:val="000F709C"/>
    <w:rsid w:val="000F753C"/>
    <w:rsid w:val="000F7F3C"/>
    <w:rsid w:val="00100616"/>
    <w:rsid w:val="00100D08"/>
    <w:rsid w:val="001015A4"/>
    <w:rsid w:val="00101813"/>
    <w:rsid w:val="00101EAA"/>
    <w:rsid w:val="001029A1"/>
    <w:rsid w:val="00102D80"/>
    <w:rsid w:val="00103725"/>
    <w:rsid w:val="001039AD"/>
    <w:rsid w:val="001061CB"/>
    <w:rsid w:val="001068C6"/>
    <w:rsid w:val="00106C4B"/>
    <w:rsid w:val="00106D99"/>
    <w:rsid w:val="00106E85"/>
    <w:rsid w:val="00107A20"/>
    <w:rsid w:val="00110A66"/>
    <w:rsid w:val="00110D8F"/>
    <w:rsid w:val="001119D1"/>
    <w:rsid w:val="00112197"/>
    <w:rsid w:val="00112C24"/>
    <w:rsid w:val="00113267"/>
    <w:rsid w:val="00113919"/>
    <w:rsid w:val="00113B6F"/>
    <w:rsid w:val="001140C5"/>
    <w:rsid w:val="0011419F"/>
    <w:rsid w:val="0011495D"/>
    <w:rsid w:val="00114F89"/>
    <w:rsid w:val="0011569C"/>
    <w:rsid w:val="001156F8"/>
    <w:rsid w:val="00115C3C"/>
    <w:rsid w:val="001166B3"/>
    <w:rsid w:val="00117276"/>
    <w:rsid w:val="0011774A"/>
    <w:rsid w:val="0011790D"/>
    <w:rsid w:val="00117F31"/>
    <w:rsid w:val="00117F82"/>
    <w:rsid w:val="0012001B"/>
    <w:rsid w:val="001208AC"/>
    <w:rsid w:val="001215E0"/>
    <w:rsid w:val="001229D7"/>
    <w:rsid w:val="001238B5"/>
    <w:rsid w:val="00124194"/>
    <w:rsid w:val="001243FE"/>
    <w:rsid w:val="00124866"/>
    <w:rsid w:val="00124E19"/>
    <w:rsid w:val="00125FFA"/>
    <w:rsid w:val="0012606E"/>
    <w:rsid w:val="0012624F"/>
    <w:rsid w:val="00126C22"/>
    <w:rsid w:val="001276F2"/>
    <w:rsid w:val="00127D0B"/>
    <w:rsid w:val="0013038E"/>
    <w:rsid w:val="00130BB6"/>
    <w:rsid w:val="00130FCB"/>
    <w:rsid w:val="0013159E"/>
    <w:rsid w:val="00131B87"/>
    <w:rsid w:val="00131FDB"/>
    <w:rsid w:val="00133015"/>
    <w:rsid w:val="00133054"/>
    <w:rsid w:val="0013364E"/>
    <w:rsid w:val="001336C3"/>
    <w:rsid w:val="001344E9"/>
    <w:rsid w:val="001369C6"/>
    <w:rsid w:val="001370F3"/>
    <w:rsid w:val="001377E0"/>
    <w:rsid w:val="00140EF0"/>
    <w:rsid w:val="0014281C"/>
    <w:rsid w:val="001436A9"/>
    <w:rsid w:val="001446E7"/>
    <w:rsid w:val="00144DE8"/>
    <w:rsid w:val="00145674"/>
    <w:rsid w:val="001463BA"/>
    <w:rsid w:val="00147179"/>
    <w:rsid w:val="0014767B"/>
    <w:rsid w:val="00147A44"/>
    <w:rsid w:val="00147A65"/>
    <w:rsid w:val="001515FB"/>
    <w:rsid w:val="001524DE"/>
    <w:rsid w:val="00152BFD"/>
    <w:rsid w:val="00154118"/>
    <w:rsid w:val="00154F46"/>
    <w:rsid w:val="0015577F"/>
    <w:rsid w:val="00155809"/>
    <w:rsid w:val="00155BE5"/>
    <w:rsid w:val="00157696"/>
    <w:rsid w:val="00160742"/>
    <w:rsid w:val="00161144"/>
    <w:rsid w:val="00162458"/>
    <w:rsid w:val="00162EE5"/>
    <w:rsid w:val="001639CF"/>
    <w:rsid w:val="001641A4"/>
    <w:rsid w:val="00164C69"/>
    <w:rsid w:val="00164CBC"/>
    <w:rsid w:val="0016536F"/>
    <w:rsid w:val="00165461"/>
    <w:rsid w:val="00165CD5"/>
    <w:rsid w:val="001668FE"/>
    <w:rsid w:val="0016696B"/>
    <w:rsid w:val="00166AB5"/>
    <w:rsid w:val="0017029E"/>
    <w:rsid w:val="00170724"/>
    <w:rsid w:val="00170937"/>
    <w:rsid w:val="00171351"/>
    <w:rsid w:val="00171D88"/>
    <w:rsid w:val="00171F16"/>
    <w:rsid w:val="00172360"/>
    <w:rsid w:val="001724A5"/>
    <w:rsid w:val="001729AD"/>
    <w:rsid w:val="00172C06"/>
    <w:rsid w:val="00173DD0"/>
    <w:rsid w:val="001752CA"/>
    <w:rsid w:val="001762AE"/>
    <w:rsid w:val="00176306"/>
    <w:rsid w:val="001764F1"/>
    <w:rsid w:val="00176851"/>
    <w:rsid w:val="00176DA2"/>
    <w:rsid w:val="00177F92"/>
    <w:rsid w:val="00180CDB"/>
    <w:rsid w:val="001810CC"/>
    <w:rsid w:val="00181270"/>
    <w:rsid w:val="001815E8"/>
    <w:rsid w:val="001815FF"/>
    <w:rsid w:val="00182C65"/>
    <w:rsid w:val="001831B3"/>
    <w:rsid w:val="00183237"/>
    <w:rsid w:val="00183392"/>
    <w:rsid w:val="00183440"/>
    <w:rsid w:val="00183C26"/>
    <w:rsid w:val="001852F6"/>
    <w:rsid w:val="00187E73"/>
    <w:rsid w:val="0019039F"/>
    <w:rsid w:val="00190F5A"/>
    <w:rsid w:val="00192E57"/>
    <w:rsid w:val="0019326B"/>
    <w:rsid w:val="001938CC"/>
    <w:rsid w:val="00194545"/>
    <w:rsid w:val="0019477F"/>
    <w:rsid w:val="00194C37"/>
    <w:rsid w:val="00194D6E"/>
    <w:rsid w:val="001958CF"/>
    <w:rsid w:val="0019657C"/>
    <w:rsid w:val="00197CE8"/>
    <w:rsid w:val="001A0101"/>
    <w:rsid w:val="001A04BA"/>
    <w:rsid w:val="001A1AD4"/>
    <w:rsid w:val="001A2996"/>
    <w:rsid w:val="001A2CC1"/>
    <w:rsid w:val="001A2D97"/>
    <w:rsid w:val="001A3036"/>
    <w:rsid w:val="001A3757"/>
    <w:rsid w:val="001A3B66"/>
    <w:rsid w:val="001A4815"/>
    <w:rsid w:val="001A6BCB"/>
    <w:rsid w:val="001A6DFB"/>
    <w:rsid w:val="001A6E5D"/>
    <w:rsid w:val="001A7241"/>
    <w:rsid w:val="001B0BED"/>
    <w:rsid w:val="001B0D5B"/>
    <w:rsid w:val="001B26EE"/>
    <w:rsid w:val="001B2F40"/>
    <w:rsid w:val="001B38CF"/>
    <w:rsid w:val="001B4834"/>
    <w:rsid w:val="001B4C11"/>
    <w:rsid w:val="001B553A"/>
    <w:rsid w:val="001B5755"/>
    <w:rsid w:val="001B7176"/>
    <w:rsid w:val="001B7E2C"/>
    <w:rsid w:val="001C0796"/>
    <w:rsid w:val="001C12D4"/>
    <w:rsid w:val="001C139A"/>
    <w:rsid w:val="001C18C0"/>
    <w:rsid w:val="001C1950"/>
    <w:rsid w:val="001C1B28"/>
    <w:rsid w:val="001C1B9F"/>
    <w:rsid w:val="001C25DE"/>
    <w:rsid w:val="001C4606"/>
    <w:rsid w:val="001C4998"/>
    <w:rsid w:val="001C4B2F"/>
    <w:rsid w:val="001C5508"/>
    <w:rsid w:val="001C5556"/>
    <w:rsid w:val="001C63C5"/>
    <w:rsid w:val="001C7A71"/>
    <w:rsid w:val="001D12CE"/>
    <w:rsid w:val="001D2D22"/>
    <w:rsid w:val="001D3194"/>
    <w:rsid w:val="001D36C9"/>
    <w:rsid w:val="001D4F74"/>
    <w:rsid w:val="001D50A4"/>
    <w:rsid w:val="001D56C9"/>
    <w:rsid w:val="001D68D0"/>
    <w:rsid w:val="001D7225"/>
    <w:rsid w:val="001D73CD"/>
    <w:rsid w:val="001E10BC"/>
    <w:rsid w:val="001E1361"/>
    <w:rsid w:val="001E13E3"/>
    <w:rsid w:val="001E19F2"/>
    <w:rsid w:val="001E23C7"/>
    <w:rsid w:val="001E32E8"/>
    <w:rsid w:val="001E41C4"/>
    <w:rsid w:val="001E4458"/>
    <w:rsid w:val="001E4E98"/>
    <w:rsid w:val="001E4FEE"/>
    <w:rsid w:val="001E61CA"/>
    <w:rsid w:val="001E661B"/>
    <w:rsid w:val="001E7BFD"/>
    <w:rsid w:val="001F212F"/>
    <w:rsid w:val="001F2959"/>
    <w:rsid w:val="001F30B0"/>
    <w:rsid w:val="001F3322"/>
    <w:rsid w:val="001F37CE"/>
    <w:rsid w:val="001F3897"/>
    <w:rsid w:val="001F4630"/>
    <w:rsid w:val="001F52EA"/>
    <w:rsid w:val="001F537F"/>
    <w:rsid w:val="001F548C"/>
    <w:rsid w:val="001F6D2D"/>
    <w:rsid w:val="001F7A2B"/>
    <w:rsid w:val="001F7BEE"/>
    <w:rsid w:val="001F7E7B"/>
    <w:rsid w:val="002003B7"/>
    <w:rsid w:val="00200C30"/>
    <w:rsid w:val="0020132D"/>
    <w:rsid w:val="00202817"/>
    <w:rsid w:val="00203465"/>
    <w:rsid w:val="00203EE0"/>
    <w:rsid w:val="002040F3"/>
    <w:rsid w:val="00204685"/>
    <w:rsid w:val="002054B0"/>
    <w:rsid w:val="00207169"/>
    <w:rsid w:val="00207668"/>
    <w:rsid w:val="00207679"/>
    <w:rsid w:val="00207AF1"/>
    <w:rsid w:val="00210425"/>
    <w:rsid w:val="00210FC8"/>
    <w:rsid w:val="002111D9"/>
    <w:rsid w:val="00212002"/>
    <w:rsid w:val="00212334"/>
    <w:rsid w:val="002123BE"/>
    <w:rsid w:val="0021281A"/>
    <w:rsid w:val="00212920"/>
    <w:rsid w:val="00212938"/>
    <w:rsid w:val="00212F0F"/>
    <w:rsid w:val="00212FD5"/>
    <w:rsid w:val="002134A1"/>
    <w:rsid w:val="00213E1D"/>
    <w:rsid w:val="002149BA"/>
    <w:rsid w:val="002150A8"/>
    <w:rsid w:val="002153DF"/>
    <w:rsid w:val="002173F7"/>
    <w:rsid w:val="0021798B"/>
    <w:rsid w:val="002201F8"/>
    <w:rsid w:val="00220DC9"/>
    <w:rsid w:val="00221089"/>
    <w:rsid w:val="00221C56"/>
    <w:rsid w:val="00222AD3"/>
    <w:rsid w:val="00222D49"/>
    <w:rsid w:val="00223866"/>
    <w:rsid w:val="0022418A"/>
    <w:rsid w:val="00225FFF"/>
    <w:rsid w:val="002264C1"/>
    <w:rsid w:val="0022683F"/>
    <w:rsid w:val="002273DA"/>
    <w:rsid w:val="00227414"/>
    <w:rsid w:val="002303F8"/>
    <w:rsid w:val="0023094D"/>
    <w:rsid w:val="00230AA3"/>
    <w:rsid w:val="002326C7"/>
    <w:rsid w:val="00232ABD"/>
    <w:rsid w:val="00232B46"/>
    <w:rsid w:val="002337B3"/>
    <w:rsid w:val="00233DBB"/>
    <w:rsid w:val="00233FD2"/>
    <w:rsid w:val="0023449A"/>
    <w:rsid w:val="0023527E"/>
    <w:rsid w:val="0023604A"/>
    <w:rsid w:val="002367D0"/>
    <w:rsid w:val="00236ACB"/>
    <w:rsid w:val="00236E3F"/>
    <w:rsid w:val="00237DEC"/>
    <w:rsid w:val="00240144"/>
    <w:rsid w:val="00240AA4"/>
    <w:rsid w:val="002417E4"/>
    <w:rsid w:val="00241986"/>
    <w:rsid w:val="00241FB1"/>
    <w:rsid w:val="00242865"/>
    <w:rsid w:val="002429C4"/>
    <w:rsid w:val="00242C84"/>
    <w:rsid w:val="00243570"/>
    <w:rsid w:val="00243DC9"/>
    <w:rsid w:val="00245B33"/>
    <w:rsid w:val="00246075"/>
    <w:rsid w:val="002463CA"/>
    <w:rsid w:val="002464B0"/>
    <w:rsid w:val="002476C4"/>
    <w:rsid w:val="00250049"/>
    <w:rsid w:val="002500EA"/>
    <w:rsid w:val="00250210"/>
    <w:rsid w:val="00250765"/>
    <w:rsid w:val="002515DA"/>
    <w:rsid w:val="00251992"/>
    <w:rsid w:val="00251B46"/>
    <w:rsid w:val="00251FE9"/>
    <w:rsid w:val="0025264F"/>
    <w:rsid w:val="00252BF1"/>
    <w:rsid w:val="00252C02"/>
    <w:rsid w:val="00253EA4"/>
    <w:rsid w:val="002552B0"/>
    <w:rsid w:val="00255A03"/>
    <w:rsid w:val="00255ECA"/>
    <w:rsid w:val="00256490"/>
    <w:rsid w:val="00256DDB"/>
    <w:rsid w:val="00257E11"/>
    <w:rsid w:val="00261295"/>
    <w:rsid w:val="00261C93"/>
    <w:rsid w:val="00262685"/>
    <w:rsid w:val="00263291"/>
    <w:rsid w:val="00263771"/>
    <w:rsid w:val="00263924"/>
    <w:rsid w:val="002642AB"/>
    <w:rsid w:val="00264711"/>
    <w:rsid w:val="00265A39"/>
    <w:rsid w:val="00267023"/>
    <w:rsid w:val="002670E9"/>
    <w:rsid w:val="0026716E"/>
    <w:rsid w:val="00271668"/>
    <w:rsid w:val="0027194E"/>
    <w:rsid w:val="0027269C"/>
    <w:rsid w:val="002729AB"/>
    <w:rsid w:val="00273620"/>
    <w:rsid w:val="0027389B"/>
    <w:rsid w:val="002748EF"/>
    <w:rsid w:val="00277059"/>
    <w:rsid w:val="00280DDC"/>
    <w:rsid w:val="002810E6"/>
    <w:rsid w:val="0028158C"/>
    <w:rsid w:val="002819DF"/>
    <w:rsid w:val="00281B7F"/>
    <w:rsid w:val="00282EE0"/>
    <w:rsid w:val="0028678A"/>
    <w:rsid w:val="00287420"/>
    <w:rsid w:val="002900FB"/>
    <w:rsid w:val="002901B7"/>
    <w:rsid w:val="002902F6"/>
    <w:rsid w:val="00290732"/>
    <w:rsid w:val="0029077F"/>
    <w:rsid w:val="00290955"/>
    <w:rsid w:val="00292476"/>
    <w:rsid w:val="00292BA2"/>
    <w:rsid w:val="00292BD1"/>
    <w:rsid w:val="002936BF"/>
    <w:rsid w:val="0029492B"/>
    <w:rsid w:val="0029493C"/>
    <w:rsid w:val="00294962"/>
    <w:rsid w:val="00295C2A"/>
    <w:rsid w:val="00295E5C"/>
    <w:rsid w:val="00295ECA"/>
    <w:rsid w:val="002969D9"/>
    <w:rsid w:val="002A06AA"/>
    <w:rsid w:val="002A0B69"/>
    <w:rsid w:val="002A155D"/>
    <w:rsid w:val="002A1617"/>
    <w:rsid w:val="002A162F"/>
    <w:rsid w:val="002A268D"/>
    <w:rsid w:val="002A431C"/>
    <w:rsid w:val="002A47E9"/>
    <w:rsid w:val="002A521F"/>
    <w:rsid w:val="002A6ADB"/>
    <w:rsid w:val="002A6EF5"/>
    <w:rsid w:val="002A722E"/>
    <w:rsid w:val="002A736A"/>
    <w:rsid w:val="002A7649"/>
    <w:rsid w:val="002A76E7"/>
    <w:rsid w:val="002B0131"/>
    <w:rsid w:val="002B0950"/>
    <w:rsid w:val="002B2CE2"/>
    <w:rsid w:val="002B2E67"/>
    <w:rsid w:val="002B3762"/>
    <w:rsid w:val="002B37ED"/>
    <w:rsid w:val="002B41FA"/>
    <w:rsid w:val="002B62ED"/>
    <w:rsid w:val="002B633C"/>
    <w:rsid w:val="002B72AC"/>
    <w:rsid w:val="002B72C1"/>
    <w:rsid w:val="002B735B"/>
    <w:rsid w:val="002B769B"/>
    <w:rsid w:val="002B7F17"/>
    <w:rsid w:val="002C0831"/>
    <w:rsid w:val="002C184B"/>
    <w:rsid w:val="002C1D23"/>
    <w:rsid w:val="002C3642"/>
    <w:rsid w:val="002C5BB4"/>
    <w:rsid w:val="002C5BC2"/>
    <w:rsid w:val="002C70C9"/>
    <w:rsid w:val="002D0250"/>
    <w:rsid w:val="002D06A3"/>
    <w:rsid w:val="002D219A"/>
    <w:rsid w:val="002D32AD"/>
    <w:rsid w:val="002D3859"/>
    <w:rsid w:val="002D474E"/>
    <w:rsid w:val="002D5611"/>
    <w:rsid w:val="002D6B95"/>
    <w:rsid w:val="002D6FBD"/>
    <w:rsid w:val="002D7DBE"/>
    <w:rsid w:val="002E0DFD"/>
    <w:rsid w:val="002E185D"/>
    <w:rsid w:val="002E1DE5"/>
    <w:rsid w:val="002E24A0"/>
    <w:rsid w:val="002E3580"/>
    <w:rsid w:val="002E38D0"/>
    <w:rsid w:val="002E4226"/>
    <w:rsid w:val="002E4545"/>
    <w:rsid w:val="002E4735"/>
    <w:rsid w:val="002E4BB6"/>
    <w:rsid w:val="002E4C38"/>
    <w:rsid w:val="002E64EA"/>
    <w:rsid w:val="002E6CED"/>
    <w:rsid w:val="002E7DD1"/>
    <w:rsid w:val="002E7FAC"/>
    <w:rsid w:val="002F09F4"/>
    <w:rsid w:val="002F1616"/>
    <w:rsid w:val="002F1BFC"/>
    <w:rsid w:val="002F3801"/>
    <w:rsid w:val="002F3BCB"/>
    <w:rsid w:val="002F4A9C"/>
    <w:rsid w:val="002F50E9"/>
    <w:rsid w:val="002F5116"/>
    <w:rsid w:val="002F58CF"/>
    <w:rsid w:val="002F5B98"/>
    <w:rsid w:val="002F5BB2"/>
    <w:rsid w:val="002F5C6E"/>
    <w:rsid w:val="002F7429"/>
    <w:rsid w:val="002F7B04"/>
    <w:rsid w:val="002F7B3B"/>
    <w:rsid w:val="002F7F10"/>
    <w:rsid w:val="003004CC"/>
    <w:rsid w:val="00300C6E"/>
    <w:rsid w:val="003016B2"/>
    <w:rsid w:val="00301898"/>
    <w:rsid w:val="00301927"/>
    <w:rsid w:val="00301C71"/>
    <w:rsid w:val="00302806"/>
    <w:rsid w:val="00302BB7"/>
    <w:rsid w:val="003032F1"/>
    <w:rsid w:val="00303A44"/>
    <w:rsid w:val="00303AC4"/>
    <w:rsid w:val="00304094"/>
    <w:rsid w:val="00304C54"/>
    <w:rsid w:val="00305500"/>
    <w:rsid w:val="003075C2"/>
    <w:rsid w:val="003077B7"/>
    <w:rsid w:val="00307F9D"/>
    <w:rsid w:val="00307FEF"/>
    <w:rsid w:val="00310B4A"/>
    <w:rsid w:val="00311237"/>
    <w:rsid w:val="0031194C"/>
    <w:rsid w:val="0031200B"/>
    <w:rsid w:val="0031263C"/>
    <w:rsid w:val="00315F4B"/>
    <w:rsid w:val="00315FE4"/>
    <w:rsid w:val="00316CF5"/>
    <w:rsid w:val="00317428"/>
    <w:rsid w:val="003176F5"/>
    <w:rsid w:val="00320333"/>
    <w:rsid w:val="00320A95"/>
    <w:rsid w:val="00320D37"/>
    <w:rsid w:val="00320F64"/>
    <w:rsid w:val="0032106A"/>
    <w:rsid w:val="00321959"/>
    <w:rsid w:val="003224E4"/>
    <w:rsid w:val="00325557"/>
    <w:rsid w:val="00326619"/>
    <w:rsid w:val="00326810"/>
    <w:rsid w:val="003300EF"/>
    <w:rsid w:val="00331A8F"/>
    <w:rsid w:val="00332959"/>
    <w:rsid w:val="0033302F"/>
    <w:rsid w:val="00333615"/>
    <w:rsid w:val="003337E7"/>
    <w:rsid w:val="003340AD"/>
    <w:rsid w:val="003355A5"/>
    <w:rsid w:val="00336870"/>
    <w:rsid w:val="003368A7"/>
    <w:rsid w:val="003368B1"/>
    <w:rsid w:val="00336913"/>
    <w:rsid w:val="003401EA"/>
    <w:rsid w:val="003406EA"/>
    <w:rsid w:val="003408F6"/>
    <w:rsid w:val="00340C96"/>
    <w:rsid w:val="00342418"/>
    <w:rsid w:val="00342B6A"/>
    <w:rsid w:val="003437AF"/>
    <w:rsid w:val="003446A8"/>
    <w:rsid w:val="003446E1"/>
    <w:rsid w:val="00344B9A"/>
    <w:rsid w:val="003464DE"/>
    <w:rsid w:val="00346745"/>
    <w:rsid w:val="00346DA3"/>
    <w:rsid w:val="00347D6D"/>
    <w:rsid w:val="00347E5F"/>
    <w:rsid w:val="00350668"/>
    <w:rsid w:val="00350EC8"/>
    <w:rsid w:val="00350F54"/>
    <w:rsid w:val="0035286E"/>
    <w:rsid w:val="0035301B"/>
    <w:rsid w:val="0035301C"/>
    <w:rsid w:val="00353057"/>
    <w:rsid w:val="0035319B"/>
    <w:rsid w:val="00353DA2"/>
    <w:rsid w:val="00354400"/>
    <w:rsid w:val="00354756"/>
    <w:rsid w:val="00354A81"/>
    <w:rsid w:val="003575B1"/>
    <w:rsid w:val="00360968"/>
    <w:rsid w:val="00360FD8"/>
    <w:rsid w:val="0036125B"/>
    <w:rsid w:val="0036214B"/>
    <w:rsid w:val="00362AC3"/>
    <w:rsid w:val="00362D8F"/>
    <w:rsid w:val="00363067"/>
    <w:rsid w:val="00363557"/>
    <w:rsid w:val="00364E52"/>
    <w:rsid w:val="0036532A"/>
    <w:rsid w:val="003657C7"/>
    <w:rsid w:val="003664D5"/>
    <w:rsid w:val="00366A86"/>
    <w:rsid w:val="00366D9D"/>
    <w:rsid w:val="0036754B"/>
    <w:rsid w:val="003703A4"/>
    <w:rsid w:val="00370952"/>
    <w:rsid w:val="003714B5"/>
    <w:rsid w:val="003715E9"/>
    <w:rsid w:val="00371CAE"/>
    <w:rsid w:val="00371F7B"/>
    <w:rsid w:val="00372769"/>
    <w:rsid w:val="003732ED"/>
    <w:rsid w:val="00374C15"/>
    <w:rsid w:val="00376328"/>
    <w:rsid w:val="003769B8"/>
    <w:rsid w:val="00377DC5"/>
    <w:rsid w:val="00377DD4"/>
    <w:rsid w:val="00380142"/>
    <w:rsid w:val="00380164"/>
    <w:rsid w:val="003801DD"/>
    <w:rsid w:val="00380D4D"/>
    <w:rsid w:val="003817CB"/>
    <w:rsid w:val="00381990"/>
    <w:rsid w:val="00382BE7"/>
    <w:rsid w:val="00382F60"/>
    <w:rsid w:val="00383149"/>
    <w:rsid w:val="0038357C"/>
    <w:rsid w:val="00383D93"/>
    <w:rsid w:val="00383F7C"/>
    <w:rsid w:val="0038456E"/>
    <w:rsid w:val="00384FD0"/>
    <w:rsid w:val="003853EF"/>
    <w:rsid w:val="0038576C"/>
    <w:rsid w:val="0038583E"/>
    <w:rsid w:val="003869A7"/>
    <w:rsid w:val="00386B86"/>
    <w:rsid w:val="00386BCC"/>
    <w:rsid w:val="00386F47"/>
    <w:rsid w:val="00387ED7"/>
    <w:rsid w:val="00387F8F"/>
    <w:rsid w:val="00390A0F"/>
    <w:rsid w:val="00392119"/>
    <w:rsid w:val="00392E7D"/>
    <w:rsid w:val="003939FF"/>
    <w:rsid w:val="0039599E"/>
    <w:rsid w:val="00395C21"/>
    <w:rsid w:val="00396567"/>
    <w:rsid w:val="00396957"/>
    <w:rsid w:val="00397AFC"/>
    <w:rsid w:val="00397CFF"/>
    <w:rsid w:val="003A0501"/>
    <w:rsid w:val="003A0627"/>
    <w:rsid w:val="003A0E88"/>
    <w:rsid w:val="003A229E"/>
    <w:rsid w:val="003A2775"/>
    <w:rsid w:val="003A370C"/>
    <w:rsid w:val="003A3DFB"/>
    <w:rsid w:val="003A3EA9"/>
    <w:rsid w:val="003A4FC0"/>
    <w:rsid w:val="003A5731"/>
    <w:rsid w:val="003A603A"/>
    <w:rsid w:val="003A6754"/>
    <w:rsid w:val="003A7475"/>
    <w:rsid w:val="003A74E7"/>
    <w:rsid w:val="003A782A"/>
    <w:rsid w:val="003A7FB1"/>
    <w:rsid w:val="003B04F6"/>
    <w:rsid w:val="003B2561"/>
    <w:rsid w:val="003B25F1"/>
    <w:rsid w:val="003B28E7"/>
    <w:rsid w:val="003B3F0E"/>
    <w:rsid w:val="003B4DA6"/>
    <w:rsid w:val="003B4EE4"/>
    <w:rsid w:val="003B5B7C"/>
    <w:rsid w:val="003B66DE"/>
    <w:rsid w:val="003B696A"/>
    <w:rsid w:val="003B6BC2"/>
    <w:rsid w:val="003B7170"/>
    <w:rsid w:val="003C0393"/>
    <w:rsid w:val="003C0F83"/>
    <w:rsid w:val="003C12BD"/>
    <w:rsid w:val="003C15D7"/>
    <w:rsid w:val="003C1DAB"/>
    <w:rsid w:val="003C2600"/>
    <w:rsid w:val="003C32AC"/>
    <w:rsid w:val="003C3304"/>
    <w:rsid w:val="003C3EEC"/>
    <w:rsid w:val="003C48EE"/>
    <w:rsid w:val="003C4CD4"/>
    <w:rsid w:val="003C518D"/>
    <w:rsid w:val="003C7B64"/>
    <w:rsid w:val="003D09FA"/>
    <w:rsid w:val="003D0A45"/>
    <w:rsid w:val="003D0AA7"/>
    <w:rsid w:val="003D0EA2"/>
    <w:rsid w:val="003D1109"/>
    <w:rsid w:val="003D1397"/>
    <w:rsid w:val="003D25A6"/>
    <w:rsid w:val="003D25DD"/>
    <w:rsid w:val="003D2825"/>
    <w:rsid w:val="003D31DB"/>
    <w:rsid w:val="003D3332"/>
    <w:rsid w:val="003D3C72"/>
    <w:rsid w:val="003D420A"/>
    <w:rsid w:val="003D474E"/>
    <w:rsid w:val="003D55AA"/>
    <w:rsid w:val="003D5A1B"/>
    <w:rsid w:val="003D5F85"/>
    <w:rsid w:val="003D6A6C"/>
    <w:rsid w:val="003D72EC"/>
    <w:rsid w:val="003D7A6E"/>
    <w:rsid w:val="003E0220"/>
    <w:rsid w:val="003E1712"/>
    <w:rsid w:val="003E22EB"/>
    <w:rsid w:val="003E26C8"/>
    <w:rsid w:val="003E2D08"/>
    <w:rsid w:val="003E38AD"/>
    <w:rsid w:val="003E49A8"/>
    <w:rsid w:val="003E66D1"/>
    <w:rsid w:val="003E73F3"/>
    <w:rsid w:val="003F123D"/>
    <w:rsid w:val="003F242A"/>
    <w:rsid w:val="003F2C33"/>
    <w:rsid w:val="003F358B"/>
    <w:rsid w:val="003F4ECF"/>
    <w:rsid w:val="003F4F43"/>
    <w:rsid w:val="003F598F"/>
    <w:rsid w:val="003F6059"/>
    <w:rsid w:val="003F638C"/>
    <w:rsid w:val="003F72D2"/>
    <w:rsid w:val="003F73CF"/>
    <w:rsid w:val="003F788A"/>
    <w:rsid w:val="003F7BEC"/>
    <w:rsid w:val="00400167"/>
    <w:rsid w:val="004007B9"/>
    <w:rsid w:val="00402816"/>
    <w:rsid w:val="00402DBD"/>
    <w:rsid w:val="004034D3"/>
    <w:rsid w:val="0040393A"/>
    <w:rsid w:val="0040395E"/>
    <w:rsid w:val="00405CA1"/>
    <w:rsid w:val="004061DD"/>
    <w:rsid w:val="0040696D"/>
    <w:rsid w:val="00406C8F"/>
    <w:rsid w:val="00406F8B"/>
    <w:rsid w:val="004072D5"/>
    <w:rsid w:val="004101A9"/>
    <w:rsid w:val="00410EBA"/>
    <w:rsid w:val="0041251D"/>
    <w:rsid w:val="00412763"/>
    <w:rsid w:val="00412E33"/>
    <w:rsid w:val="00413D24"/>
    <w:rsid w:val="00414744"/>
    <w:rsid w:val="004149A7"/>
    <w:rsid w:val="00415B42"/>
    <w:rsid w:val="0041604E"/>
    <w:rsid w:val="00417A6D"/>
    <w:rsid w:val="00421862"/>
    <w:rsid w:val="00421C24"/>
    <w:rsid w:val="00424085"/>
    <w:rsid w:val="00425150"/>
    <w:rsid w:val="004278A6"/>
    <w:rsid w:val="00427D24"/>
    <w:rsid w:val="004302BC"/>
    <w:rsid w:val="00430B49"/>
    <w:rsid w:val="00430FA7"/>
    <w:rsid w:val="00431289"/>
    <w:rsid w:val="00432ABB"/>
    <w:rsid w:val="00432B6A"/>
    <w:rsid w:val="00433093"/>
    <w:rsid w:val="00433A4A"/>
    <w:rsid w:val="00435668"/>
    <w:rsid w:val="00436B70"/>
    <w:rsid w:val="00440711"/>
    <w:rsid w:val="00440CC4"/>
    <w:rsid w:val="00440CD3"/>
    <w:rsid w:val="004425AF"/>
    <w:rsid w:val="0044284A"/>
    <w:rsid w:val="00442B04"/>
    <w:rsid w:val="0044359F"/>
    <w:rsid w:val="00443804"/>
    <w:rsid w:val="00444E36"/>
    <w:rsid w:val="00445050"/>
    <w:rsid w:val="00445C61"/>
    <w:rsid w:val="00445FC1"/>
    <w:rsid w:val="004466CE"/>
    <w:rsid w:val="004479CA"/>
    <w:rsid w:val="00450768"/>
    <w:rsid w:val="004508C8"/>
    <w:rsid w:val="00450BBD"/>
    <w:rsid w:val="00451B84"/>
    <w:rsid w:val="00451C22"/>
    <w:rsid w:val="0045394F"/>
    <w:rsid w:val="00453975"/>
    <w:rsid w:val="00454184"/>
    <w:rsid w:val="00454D1F"/>
    <w:rsid w:val="00456184"/>
    <w:rsid w:val="0046017D"/>
    <w:rsid w:val="00460AC9"/>
    <w:rsid w:val="00460CA2"/>
    <w:rsid w:val="00460E08"/>
    <w:rsid w:val="00461B30"/>
    <w:rsid w:val="00461D21"/>
    <w:rsid w:val="004620D6"/>
    <w:rsid w:val="0046230F"/>
    <w:rsid w:val="00462B9E"/>
    <w:rsid w:val="0046391D"/>
    <w:rsid w:val="004640DC"/>
    <w:rsid w:val="00464700"/>
    <w:rsid w:val="00464F9B"/>
    <w:rsid w:val="00465A88"/>
    <w:rsid w:val="00465BA8"/>
    <w:rsid w:val="00465D3F"/>
    <w:rsid w:val="00466C16"/>
    <w:rsid w:val="00466EE3"/>
    <w:rsid w:val="004708F8"/>
    <w:rsid w:val="004708FB"/>
    <w:rsid w:val="004710A7"/>
    <w:rsid w:val="00471501"/>
    <w:rsid w:val="00471F06"/>
    <w:rsid w:val="0047218F"/>
    <w:rsid w:val="00472915"/>
    <w:rsid w:val="00472ADD"/>
    <w:rsid w:val="00472B73"/>
    <w:rsid w:val="00472E8B"/>
    <w:rsid w:val="00472FF4"/>
    <w:rsid w:val="004735C8"/>
    <w:rsid w:val="00473842"/>
    <w:rsid w:val="0047730A"/>
    <w:rsid w:val="00477888"/>
    <w:rsid w:val="0047795C"/>
    <w:rsid w:val="004802E4"/>
    <w:rsid w:val="00480550"/>
    <w:rsid w:val="00480816"/>
    <w:rsid w:val="00482773"/>
    <w:rsid w:val="00483FA1"/>
    <w:rsid w:val="00485DE8"/>
    <w:rsid w:val="00486558"/>
    <w:rsid w:val="00487628"/>
    <w:rsid w:val="00487977"/>
    <w:rsid w:val="00487D4D"/>
    <w:rsid w:val="00490114"/>
    <w:rsid w:val="004903DF"/>
    <w:rsid w:val="0049068A"/>
    <w:rsid w:val="00490F0C"/>
    <w:rsid w:val="00492BA0"/>
    <w:rsid w:val="00494303"/>
    <w:rsid w:val="0049458E"/>
    <w:rsid w:val="00494FB6"/>
    <w:rsid w:val="0049689C"/>
    <w:rsid w:val="004978BE"/>
    <w:rsid w:val="004A00A8"/>
    <w:rsid w:val="004A02C1"/>
    <w:rsid w:val="004A18E6"/>
    <w:rsid w:val="004A1C61"/>
    <w:rsid w:val="004A2998"/>
    <w:rsid w:val="004A4500"/>
    <w:rsid w:val="004A4666"/>
    <w:rsid w:val="004A4B57"/>
    <w:rsid w:val="004A4F62"/>
    <w:rsid w:val="004A50F5"/>
    <w:rsid w:val="004A56BA"/>
    <w:rsid w:val="004B0265"/>
    <w:rsid w:val="004B0B4F"/>
    <w:rsid w:val="004B101D"/>
    <w:rsid w:val="004B1406"/>
    <w:rsid w:val="004B1C71"/>
    <w:rsid w:val="004B1D03"/>
    <w:rsid w:val="004B2F7C"/>
    <w:rsid w:val="004B40F0"/>
    <w:rsid w:val="004B472E"/>
    <w:rsid w:val="004B4C2C"/>
    <w:rsid w:val="004B4D9F"/>
    <w:rsid w:val="004B5537"/>
    <w:rsid w:val="004B5AEB"/>
    <w:rsid w:val="004B6247"/>
    <w:rsid w:val="004B6300"/>
    <w:rsid w:val="004B637B"/>
    <w:rsid w:val="004B6815"/>
    <w:rsid w:val="004B71E4"/>
    <w:rsid w:val="004B7239"/>
    <w:rsid w:val="004B7319"/>
    <w:rsid w:val="004B741B"/>
    <w:rsid w:val="004C03EA"/>
    <w:rsid w:val="004C0808"/>
    <w:rsid w:val="004C19B9"/>
    <w:rsid w:val="004C1F01"/>
    <w:rsid w:val="004C24F6"/>
    <w:rsid w:val="004C6289"/>
    <w:rsid w:val="004C6E24"/>
    <w:rsid w:val="004C737C"/>
    <w:rsid w:val="004D089A"/>
    <w:rsid w:val="004D3829"/>
    <w:rsid w:val="004D39F5"/>
    <w:rsid w:val="004D3E4A"/>
    <w:rsid w:val="004D46D1"/>
    <w:rsid w:val="004D51B6"/>
    <w:rsid w:val="004D6F12"/>
    <w:rsid w:val="004D7B28"/>
    <w:rsid w:val="004E0263"/>
    <w:rsid w:val="004E0B6A"/>
    <w:rsid w:val="004E1CCD"/>
    <w:rsid w:val="004E2619"/>
    <w:rsid w:val="004E2A2D"/>
    <w:rsid w:val="004E36D5"/>
    <w:rsid w:val="004E39D5"/>
    <w:rsid w:val="004E633A"/>
    <w:rsid w:val="004E64EB"/>
    <w:rsid w:val="004E73B6"/>
    <w:rsid w:val="004E7412"/>
    <w:rsid w:val="004E74BA"/>
    <w:rsid w:val="004E7971"/>
    <w:rsid w:val="004E7C0E"/>
    <w:rsid w:val="004F033E"/>
    <w:rsid w:val="004F1F88"/>
    <w:rsid w:val="004F2E7C"/>
    <w:rsid w:val="004F3AC4"/>
    <w:rsid w:val="004F406D"/>
    <w:rsid w:val="004F4FDB"/>
    <w:rsid w:val="004F7620"/>
    <w:rsid w:val="0050108C"/>
    <w:rsid w:val="00501C02"/>
    <w:rsid w:val="00501D14"/>
    <w:rsid w:val="00501FD8"/>
    <w:rsid w:val="005022D2"/>
    <w:rsid w:val="00503D52"/>
    <w:rsid w:val="005042C1"/>
    <w:rsid w:val="005044FD"/>
    <w:rsid w:val="00504660"/>
    <w:rsid w:val="00505222"/>
    <w:rsid w:val="00505717"/>
    <w:rsid w:val="00505AE3"/>
    <w:rsid w:val="00505FC7"/>
    <w:rsid w:val="00506CF0"/>
    <w:rsid w:val="005072DB"/>
    <w:rsid w:val="00507B50"/>
    <w:rsid w:val="00507F9A"/>
    <w:rsid w:val="00510131"/>
    <w:rsid w:val="00510392"/>
    <w:rsid w:val="00510A87"/>
    <w:rsid w:val="005111CB"/>
    <w:rsid w:val="00511894"/>
    <w:rsid w:val="00511FCA"/>
    <w:rsid w:val="00512C3C"/>
    <w:rsid w:val="00512D0C"/>
    <w:rsid w:val="005130BF"/>
    <w:rsid w:val="00513CC5"/>
    <w:rsid w:val="00514022"/>
    <w:rsid w:val="0051662D"/>
    <w:rsid w:val="00516EB8"/>
    <w:rsid w:val="005204CA"/>
    <w:rsid w:val="005204EC"/>
    <w:rsid w:val="0052185A"/>
    <w:rsid w:val="00521ED5"/>
    <w:rsid w:val="00522FC5"/>
    <w:rsid w:val="005236D9"/>
    <w:rsid w:val="0052414E"/>
    <w:rsid w:val="00524500"/>
    <w:rsid w:val="00524827"/>
    <w:rsid w:val="00524837"/>
    <w:rsid w:val="00525813"/>
    <w:rsid w:val="00526EB8"/>
    <w:rsid w:val="005278FC"/>
    <w:rsid w:val="00527977"/>
    <w:rsid w:val="005279FF"/>
    <w:rsid w:val="00527D5B"/>
    <w:rsid w:val="005303E4"/>
    <w:rsid w:val="00530800"/>
    <w:rsid w:val="00530C05"/>
    <w:rsid w:val="00531328"/>
    <w:rsid w:val="00531ADE"/>
    <w:rsid w:val="00533220"/>
    <w:rsid w:val="0053498C"/>
    <w:rsid w:val="0053565A"/>
    <w:rsid w:val="005357B4"/>
    <w:rsid w:val="005358E4"/>
    <w:rsid w:val="00536299"/>
    <w:rsid w:val="005367FD"/>
    <w:rsid w:val="00537305"/>
    <w:rsid w:val="0054079F"/>
    <w:rsid w:val="00540AA3"/>
    <w:rsid w:val="00540BDD"/>
    <w:rsid w:val="00542322"/>
    <w:rsid w:val="0054244D"/>
    <w:rsid w:val="00542D6F"/>
    <w:rsid w:val="00543E1B"/>
    <w:rsid w:val="00544F21"/>
    <w:rsid w:val="0054517A"/>
    <w:rsid w:val="00545869"/>
    <w:rsid w:val="00546BBD"/>
    <w:rsid w:val="005476FC"/>
    <w:rsid w:val="00550969"/>
    <w:rsid w:val="00550F48"/>
    <w:rsid w:val="00551B59"/>
    <w:rsid w:val="0055269C"/>
    <w:rsid w:val="00553A30"/>
    <w:rsid w:val="00554203"/>
    <w:rsid w:val="005544E4"/>
    <w:rsid w:val="00555114"/>
    <w:rsid w:val="00555BFB"/>
    <w:rsid w:val="00555CC6"/>
    <w:rsid w:val="005561D6"/>
    <w:rsid w:val="005565E4"/>
    <w:rsid w:val="00557612"/>
    <w:rsid w:val="00557B9C"/>
    <w:rsid w:val="00557C0E"/>
    <w:rsid w:val="00560669"/>
    <w:rsid w:val="0056116B"/>
    <w:rsid w:val="005613F7"/>
    <w:rsid w:val="0056170E"/>
    <w:rsid w:val="00561E13"/>
    <w:rsid w:val="005646E0"/>
    <w:rsid w:val="00564987"/>
    <w:rsid w:val="00564D6B"/>
    <w:rsid w:val="00566570"/>
    <w:rsid w:val="0056680D"/>
    <w:rsid w:val="005670E3"/>
    <w:rsid w:val="005671E0"/>
    <w:rsid w:val="00567C3C"/>
    <w:rsid w:val="00567DC8"/>
    <w:rsid w:val="0057002A"/>
    <w:rsid w:val="00570562"/>
    <w:rsid w:val="00570595"/>
    <w:rsid w:val="005709A1"/>
    <w:rsid w:val="00570DC5"/>
    <w:rsid w:val="00571E01"/>
    <w:rsid w:val="00572545"/>
    <w:rsid w:val="0057258B"/>
    <w:rsid w:val="005734B8"/>
    <w:rsid w:val="00573936"/>
    <w:rsid w:val="00573DB5"/>
    <w:rsid w:val="00573F33"/>
    <w:rsid w:val="00573F90"/>
    <w:rsid w:val="005746DC"/>
    <w:rsid w:val="00575996"/>
    <w:rsid w:val="0057680A"/>
    <w:rsid w:val="005803B9"/>
    <w:rsid w:val="005803C4"/>
    <w:rsid w:val="0058070C"/>
    <w:rsid w:val="00581361"/>
    <w:rsid w:val="005817FF"/>
    <w:rsid w:val="00581C86"/>
    <w:rsid w:val="00583675"/>
    <w:rsid w:val="00583DDF"/>
    <w:rsid w:val="00584047"/>
    <w:rsid w:val="005843CA"/>
    <w:rsid w:val="0058497B"/>
    <w:rsid w:val="00584C5F"/>
    <w:rsid w:val="005856F0"/>
    <w:rsid w:val="0058647C"/>
    <w:rsid w:val="00586A12"/>
    <w:rsid w:val="00586B51"/>
    <w:rsid w:val="00587246"/>
    <w:rsid w:val="00587474"/>
    <w:rsid w:val="005907C6"/>
    <w:rsid w:val="00591F3A"/>
    <w:rsid w:val="00592208"/>
    <w:rsid w:val="005931DA"/>
    <w:rsid w:val="00593321"/>
    <w:rsid w:val="00593658"/>
    <w:rsid w:val="00593ADC"/>
    <w:rsid w:val="00593E95"/>
    <w:rsid w:val="00594092"/>
    <w:rsid w:val="0059419B"/>
    <w:rsid w:val="0059456F"/>
    <w:rsid w:val="005945F4"/>
    <w:rsid w:val="00595E35"/>
    <w:rsid w:val="00595E9B"/>
    <w:rsid w:val="00596142"/>
    <w:rsid w:val="005970E8"/>
    <w:rsid w:val="005A1882"/>
    <w:rsid w:val="005A2448"/>
    <w:rsid w:val="005A2BFE"/>
    <w:rsid w:val="005A34EF"/>
    <w:rsid w:val="005A3762"/>
    <w:rsid w:val="005A3EAF"/>
    <w:rsid w:val="005A3EB6"/>
    <w:rsid w:val="005A3FDC"/>
    <w:rsid w:val="005A4456"/>
    <w:rsid w:val="005A4582"/>
    <w:rsid w:val="005A4D94"/>
    <w:rsid w:val="005A50A0"/>
    <w:rsid w:val="005A7B8D"/>
    <w:rsid w:val="005B03EE"/>
    <w:rsid w:val="005B0959"/>
    <w:rsid w:val="005B0D64"/>
    <w:rsid w:val="005B0F3D"/>
    <w:rsid w:val="005B133A"/>
    <w:rsid w:val="005B16BD"/>
    <w:rsid w:val="005B25A0"/>
    <w:rsid w:val="005B2DA3"/>
    <w:rsid w:val="005B30CC"/>
    <w:rsid w:val="005B512E"/>
    <w:rsid w:val="005B5215"/>
    <w:rsid w:val="005B6C00"/>
    <w:rsid w:val="005B6E49"/>
    <w:rsid w:val="005C0AC4"/>
    <w:rsid w:val="005C0D5F"/>
    <w:rsid w:val="005C15DC"/>
    <w:rsid w:val="005C2781"/>
    <w:rsid w:val="005C34C2"/>
    <w:rsid w:val="005C3AFC"/>
    <w:rsid w:val="005C3C71"/>
    <w:rsid w:val="005C5C1D"/>
    <w:rsid w:val="005C5CCC"/>
    <w:rsid w:val="005C6E8A"/>
    <w:rsid w:val="005C6EDD"/>
    <w:rsid w:val="005C7A40"/>
    <w:rsid w:val="005D0771"/>
    <w:rsid w:val="005D080F"/>
    <w:rsid w:val="005D1229"/>
    <w:rsid w:val="005D3C24"/>
    <w:rsid w:val="005D3EBB"/>
    <w:rsid w:val="005D4095"/>
    <w:rsid w:val="005D431D"/>
    <w:rsid w:val="005D43D0"/>
    <w:rsid w:val="005D5D4B"/>
    <w:rsid w:val="005D674F"/>
    <w:rsid w:val="005D719C"/>
    <w:rsid w:val="005D7297"/>
    <w:rsid w:val="005D752B"/>
    <w:rsid w:val="005D75F4"/>
    <w:rsid w:val="005D7F73"/>
    <w:rsid w:val="005E0A99"/>
    <w:rsid w:val="005E2083"/>
    <w:rsid w:val="005E2B43"/>
    <w:rsid w:val="005E3C74"/>
    <w:rsid w:val="005E4488"/>
    <w:rsid w:val="005E5F4D"/>
    <w:rsid w:val="005E6D2F"/>
    <w:rsid w:val="005F0489"/>
    <w:rsid w:val="005F04C3"/>
    <w:rsid w:val="005F05F4"/>
    <w:rsid w:val="005F1D5B"/>
    <w:rsid w:val="005F1E5C"/>
    <w:rsid w:val="005F217D"/>
    <w:rsid w:val="005F456A"/>
    <w:rsid w:val="005F4A32"/>
    <w:rsid w:val="005F5D2F"/>
    <w:rsid w:val="005F5E23"/>
    <w:rsid w:val="005F641B"/>
    <w:rsid w:val="005F6438"/>
    <w:rsid w:val="005F780B"/>
    <w:rsid w:val="00600464"/>
    <w:rsid w:val="0060097F"/>
    <w:rsid w:val="006016FF"/>
    <w:rsid w:val="006020DE"/>
    <w:rsid w:val="0060371C"/>
    <w:rsid w:val="006037E6"/>
    <w:rsid w:val="006049A2"/>
    <w:rsid w:val="00605B99"/>
    <w:rsid w:val="00605DB9"/>
    <w:rsid w:val="006066A0"/>
    <w:rsid w:val="00606D99"/>
    <w:rsid w:val="00607F4D"/>
    <w:rsid w:val="00612058"/>
    <w:rsid w:val="0061361F"/>
    <w:rsid w:val="00614779"/>
    <w:rsid w:val="006149AE"/>
    <w:rsid w:val="00614F10"/>
    <w:rsid w:val="00614F7A"/>
    <w:rsid w:val="006162EF"/>
    <w:rsid w:val="00616883"/>
    <w:rsid w:val="00617CA7"/>
    <w:rsid w:val="00620487"/>
    <w:rsid w:val="006204B1"/>
    <w:rsid w:val="006207ED"/>
    <w:rsid w:val="00622BF0"/>
    <w:rsid w:val="00622DFE"/>
    <w:rsid w:val="006236D8"/>
    <w:rsid w:val="00623944"/>
    <w:rsid w:val="00624495"/>
    <w:rsid w:val="00625B47"/>
    <w:rsid w:val="00625EF2"/>
    <w:rsid w:val="006264DC"/>
    <w:rsid w:val="00626B8E"/>
    <w:rsid w:val="0062727D"/>
    <w:rsid w:val="0063197D"/>
    <w:rsid w:val="00631F83"/>
    <w:rsid w:val="00632A93"/>
    <w:rsid w:val="00632D6C"/>
    <w:rsid w:val="006331A4"/>
    <w:rsid w:val="00634684"/>
    <w:rsid w:val="00634BEE"/>
    <w:rsid w:val="00634C35"/>
    <w:rsid w:val="00636651"/>
    <w:rsid w:val="00636669"/>
    <w:rsid w:val="00637164"/>
    <w:rsid w:val="00640761"/>
    <w:rsid w:val="00640F88"/>
    <w:rsid w:val="00642E1D"/>
    <w:rsid w:val="00642ECB"/>
    <w:rsid w:val="0064376B"/>
    <w:rsid w:val="00644500"/>
    <w:rsid w:val="006456D7"/>
    <w:rsid w:val="00646449"/>
    <w:rsid w:val="006465BC"/>
    <w:rsid w:val="006476B4"/>
    <w:rsid w:val="00647794"/>
    <w:rsid w:val="006479F8"/>
    <w:rsid w:val="006503D3"/>
    <w:rsid w:val="006505B2"/>
    <w:rsid w:val="00651F40"/>
    <w:rsid w:val="0065256D"/>
    <w:rsid w:val="00652CB6"/>
    <w:rsid w:val="00653511"/>
    <w:rsid w:val="006539EC"/>
    <w:rsid w:val="00653E3A"/>
    <w:rsid w:val="00653FBF"/>
    <w:rsid w:val="00653FF2"/>
    <w:rsid w:val="00654591"/>
    <w:rsid w:val="006545B7"/>
    <w:rsid w:val="00654D9D"/>
    <w:rsid w:val="00654F07"/>
    <w:rsid w:val="00656CFA"/>
    <w:rsid w:val="00657EF7"/>
    <w:rsid w:val="00657F48"/>
    <w:rsid w:val="0066041A"/>
    <w:rsid w:val="0066061F"/>
    <w:rsid w:val="00660B3C"/>
    <w:rsid w:val="0066170C"/>
    <w:rsid w:val="0066171B"/>
    <w:rsid w:val="00661837"/>
    <w:rsid w:val="006627DA"/>
    <w:rsid w:val="006629F5"/>
    <w:rsid w:val="00663138"/>
    <w:rsid w:val="00663915"/>
    <w:rsid w:val="00664245"/>
    <w:rsid w:val="00664A00"/>
    <w:rsid w:val="00664BE4"/>
    <w:rsid w:val="00664E09"/>
    <w:rsid w:val="00665725"/>
    <w:rsid w:val="00665F36"/>
    <w:rsid w:val="00666506"/>
    <w:rsid w:val="00666667"/>
    <w:rsid w:val="00666D36"/>
    <w:rsid w:val="006672DF"/>
    <w:rsid w:val="00667BDF"/>
    <w:rsid w:val="00667CD0"/>
    <w:rsid w:val="006715A8"/>
    <w:rsid w:val="00671D5C"/>
    <w:rsid w:val="006720C5"/>
    <w:rsid w:val="006756F5"/>
    <w:rsid w:val="00677CA4"/>
    <w:rsid w:val="00680196"/>
    <w:rsid w:val="006801B7"/>
    <w:rsid w:val="006804AF"/>
    <w:rsid w:val="00680916"/>
    <w:rsid w:val="00680E58"/>
    <w:rsid w:val="00681786"/>
    <w:rsid w:val="00682650"/>
    <w:rsid w:val="00682EAD"/>
    <w:rsid w:val="00683809"/>
    <w:rsid w:val="00685B68"/>
    <w:rsid w:val="00686857"/>
    <w:rsid w:val="00687BCB"/>
    <w:rsid w:val="00687C48"/>
    <w:rsid w:val="006910E9"/>
    <w:rsid w:val="0069114A"/>
    <w:rsid w:val="00693930"/>
    <w:rsid w:val="00694BE8"/>
    <w:rsid w:val="00695C41"/>
    <w:rsid w:val="006978CE"/>
    <w:rsid w:val="00697914"/>
    <w:rsid w:val="006A0403"/>
    <w:rsid w:val="006A19C4"/>
    <w:rsid w:val="006A2561"/>
    <w:rsid w:val="006A2F8F"/>
    <w:rsid w:val="006A34DE"/>
    <w:rsid w:val="006A360A"/>
    <w:rsid w:val="006A3782"/>
    <w:rsid w:val="006A3FA3"/>
    <w:rsid w:val="006A515B"/>
    <w:rsid w:val="006A69E3"/>
    <w:rsid w:val="006A77FE"/>
    <w:rsid w:val="006A78BC"/>
    <w:rsid w:val="006A7E89"/>
    <w:rsid w:val="006B0397"/>
    <w:rsid w:val="006B1B88"/>
    <w:rsid w:val="006B2268"/>
    <w:rsid w:val="006B346E"/>
    <w:rsid w:val="006B35B1"/>
    <w:rsid w:val="006B3B84"/>
    <w:rsid w:val="006B4E69"/>
    <w:rsid w:val="006B76A5"/>
    <w:rsid w:val="006C01B3"/>
    <w:rsid w:val="006C2F79"/>
    <w:rsid w:val="006C3F8B"/>
    <w:rsid w:val="006C3FEE"/>
    <w:rsid w:val="006C468A"/>
    <w:rsid w:val="006C4712"/>
    <w:rsid w:val="006C4B6A"/>
    <w:rsid w:val="006C58B4"/>
    <w:rsid w:val="006C5DA1"/>
    <w:rsid w:val="006C5E66"/>
    <w:rsid w:val="006C62AA"/>
    <w:rsid w:val="006C6A7A"/>
    <w:rsid w:val="006C72BF"/>
    <w:rsid w:val="006C7425"/>
    <w:rsid w:val="006D01D2"/>
    <w:rsid w:val="006D0297"/>
    <w:rsid w:val="006D0A84"/>
    <w:rsid w:val="006D0EA0"/>
    <w:rsid w:val="006D0FBE"/>
    <w:rsid w:val="006D3699"/>
    <w:rsid w:val="006D38B0"/>
    <w:rsid w:val="006D3A5E"/>
    <w:rsid w:val="006D4659"/>
    <w:rsid w:val="006D5DDD"/>
    <w:rsid w:val="006D615A"/>
    <w:rsid w:val="006D7112"/>
    <w:rsid w:val="006E028A"/>
    <w:rsid w:val="006E03E6"/>
    <w:rsid w:val="006E0417"/>
    <w:rsid w:val="006E122E"/>
    <w:rsid w:val="006E124B"/>
    <w:rsid w:val="006E1355"/>
    <w:rsid w:val="006E1F71"/>
    <w:rsid w:val="006E4492"/>
    <w:rsid w:val="006E5DA4"/>
    <w:rsid w:val="006E605C"/>
    <w:rsid w:val="006E6F7A"/>
    <w:rsid w:val="006E71F7"/>
    <w:rsid w:val="006E76E3"/>
    <w:rsid w:val="006E7BA7"/>
    <w:rsid w:val="006F0F6A"/>
    <w:rsid w:val="006F2187"/>
    <w:rsid w:val="006F31C8"/>
    <w:rsid w:val="006F432A"/>
    <w:rsid w:val="006F466B"/>
    <w:rsid w:val="006F494C"/>
    <w:rsid w:val="006F4FFC"/>
    <w:rsid w:val="006F54EA"/>
    <w:rsid w:val="006F573A"/>
    <w:rsid w:val="006F5885"/>
    <w:rsid w:val="006F5F09"/>
    <w:rsid w:val="006F5F6C"/>
    <w:rsid w:val="006F6AAC"/>
    <w:rsid w:val="006F72FF"/>
    <w:rsid w:val="006F7B2F"/>
    <w:rsid w:val="006F7FA0"/>
    <w:rsid w:val="0070062E"/>
    <w:rsid w:val="00700E81"/>
    <w:rsid w:val="00700F1E"/>
    <w:rsid w:val="00702A7F"/>
    <w:rsid w:val="007041CC"/>
    <w:rsid w:val="00704AEF"/>
    <w:rsid w:val="00704BF2"/>
    <w:rsid w:val="00704D54"/>
    <w:rsid w:val="00704F93"/>
    <w:rsid w:val="0070549B"/>
    <w:rsid w:val="00705BA4"/>
    <w:rsid w:val="0070632C"/>
    <w:rsid w:val="007067EF"/>
    <w:rsid w:val="00707358"/>
    <w:rsid w:val="0070794F"/>
    <w:rsid w:val="007079A8"/>
    <w:rsid w:val="0071096B"/>
    <w:rsid w:val="00711079"/>
    <w:rsid w:val="0071130A"/>
    <w:rsid w:val="007125E5"/>
    <w:rsid w:val="007131C4"/>
    <w:rsid w:val="00714179"/>
    <w:rsid w:val="00714275"/>
    <w:rsid w:val="00714348"/>
    <w:rsid w:val="00714731"/>
    <w:rsid w:val="0071661A"/>
    <w:rsid w:val="00716C10"/>
    <w:rsid w:val="00717600"/>
    <w:rsid w:val="00717D2D"/>
    <w:rsid w:val="00717FC7"/>
    <w:rsid w:val="00720F2A"/>
    <w:rsid w:val="007216E3"/>
    <w:rsid w:val="00721F3A"/>
    <w:rsid w:val="0072262D"/>
    <w:rsid w:val="007226DF"/>
    <w:rsid w:val="00722A9B"/>
    <w:rsid w:val="00722B1E"/>
    <w:rsid w:val="0072406A"/>
    <w:rsid w:val="00724A58"/>
    <w:rsid w:val="00725D04"/>
    <w:rsid w:val="0072668E"/>
    <w:rsid w:val="007306F2"/>
    <w:rsid w:val="007316EC"/>
    <w:rsid w:val="00731D1D"/>
    <w:rsid w:val="00731E79"/>
    <w:rsid w:val="00731F47"/>
    <w:rsid w:val="00731FD3"/>
    <w:rsid w:val="007326FD"/>
    <w:rsid w:val="00732BF5"/>
    <w:rsid w:val="00733231"/>
    <w:rsid w:val="00733489"/>
    <w:rsid w:val="00733798"/>
    <w:rsid w:val="007337DC"/>
    <w:rsid w:val="00733C8F"/>
    <w:rsid w:val="00734A43"/>
    <w:rsid w:val="007350EC"/>
    <w:rsid w:val="0073512D"/>
    <w:rsid w:val="00736DBD"/>
    <w:rsid w:val="00737872"/>
    <w:rsid w:val="00737C0D"/>
    <w:rsid w:val="007403E0"/>
    <w:rsid w:val="0074105E"/>
    <w:rsid w:val="007412AA"/>
    <w:rsid w:val="0074167D"/>
    <w:rsid w:val="00741902"/>
    <w:rsid w:val="00741B89"/>
    <w:rsid w:val="00741FFF"/>
    <w:rsid w:val="0074204D"/>
    <w:rsid w:val="007424D4"/>
    <w:rsid w:val="00744EE2"/>
    <w:rsid w:val="00744F39"/>
    <w:rsid w:val="00744FC5"/>
    <w:rsid w:val="0074577C"/>
    <w:rsid w:val="00745BA5"/>
    <w:rsid w:val="00745C43"/>
    <w:rsid w:val="00747E62"/>
    <w:rsid w:val="007508D6"/>
    <w:rsid w:val="00750D6E"/>
    <w:rsid w:val="007519A1"/>
    <w:rsid w:val="00751CDE"/>
    <w:rsid w:val="00751EB2"/>
    <w:rsid w:val="0075258D"/>
    <w:rsid w:val="007538F1"/>
    <w:rsid w:val="00754CF1"/>
    <w:rsid w:val="00754E01"/>
    <w:rsid w:val="0075521E"/>
    <w:rsid w:val="007552D1"/>
    <w:rsid w:val="007559A2"/>
    <w:rsid w:val="00756B1C"/>
    <w:rsid w:val="00756BC8"/>
    <w:rsid w:val="00757591"/>
    <w:rsid w:val="0075766E"/>
    <w:rsid w:val="007579BA"/>
    <w:rsid w:val="007602C5"/>
    <w:rsid w:val="007608A8"/>
    <w:rsid w:val="007608E5"/>
    <w:rsid w:val="00762259"/>
    <w:rsid w:val="0076251C"/>
    <w:rsid w:val="00762A97"/>
    <w:rsid w:val="00762CF2"/>
    <w:rsid w:val="00762E99"/>
    <w:rsid w:val="00762F41"/>
    <w:rsid w:val="00762F59"/>
    <w:rsid w:val="00763AD2"/>
    <w:rsid w:val="00763C0B"/>
    <w:rsid w:val="00764A06"/>
    <w:rsid w:val="00764AB8"/>
    <w:rsid w:val="00765484"/>
    <w:rsid w:val="007664F8"/>
    <w:rsid w:val="0076743E"/>
    <w:rsid w:val="00767B7D"/>
    <w:rsid w:val="00770471"/>
    <w:rsid w:val="007708BA"/>
    <w:rsid w:val="007711B4"/>
    <w:rsid w:val="00771B07"/>
    <w:rsid w:val="00772AEB"/>
    <w:rsid w:val="007731C7"/>
    <w:rsid w:val="007738B6"/>
    <w:rsid w:val="00773F8E"/>
    <w:rsid w:val="00774240"/>
    <w:rsid w:val="007748B2"/>
    <w:rsid w:val="007755D5"/>
    <w:rsid w:val="00775CF4"/>
    <w:rsid w:val="0077719B"/>
    <w:rsid w:val="00777F3E"/>
    <w:rsid w:val="007820E8"/>
    <w:rsid w:val="00782174"/>
    <w:rsid w:val="007828F2"/>
    <w:rsid w:val="00782FFF"/>
    <w:rsid w:val="007830A5"/>
    <w:rsid w:val="0078385A"/>
    <w:rsid w:val="00783BE4"/>
    <w:rsid w:val="00784055"/>
    <w:rsid w:val="00784FC3"/>
    <w:rsid w:val="00785BC6"/>
    <w:rsid w:val="00785FE1"/>
    <w:rsid w:val="007867C0"/>
    <w:rsid w:val="00787B3F"/>
    <w:rsid w:val="00790529"/>
    <w:rsid w:val="00790D6A"/>
    <w:rsid w:val="00791495"/>
    <w:rsid w:val="00791540"/>
    <w:rsid w:val="007930D4"/>
    <w:rsid w:val="0079384B"/>
    <w:rsid w:val="00793C98"/>
    <w:rsid w:val="00794F90"/>
    <w:rsid w:val="007955EF"/>
    <w:rsid w:val="00796245"/>
    <w:rsid w:val="00797BDF"/>
    <w:rsid w:val="007A0513"/>
    <w:rsid w:val="007A12C1"/>
    <w:rsid w:val="007A4E39"/>
    <w:rsid w:val="007A4EC4"/>
    <w:rsid w:val="007A58CA"/>
    <w:rsid w:val="007A5F40"/>
    <w:rsid w:val="007A5F82"/>
    <w:rsid w:val="007A7894"/>
    <w:rsid w:val="007A7DA3"/>
    <w:rsid w:val="007B09FB"/>
    <w:rsid w:val="007B0B05"/>
    <w:rsid w:val="007B0E2A"/>
    <w:rsid w:val="007B120A"/>
    <w:rsid w:val="007B1C46"/>
    <w:rsid w:val="007B2F85"/>
    <w:rsid w:val="007B371C"/>
    <w:rsid w:val="007B4384"/>
    <w:rsid w:val="007B5795"/>
    <w:rsid w:val="007B6D17"/>
    <w:rsid w:val="007C0766"/>
    <w:rsid w:val="007C12BC"/>
    <w:rsid w:val="007C32B2"/>
    <w:rsid w:val="007C4396"/>
    <w:rsid w:val="007C46ED"/>
    <w:rsid w:val="007C4A3B"/>
    <w:rsid w:val="007C7D10"/>
    <w:rsid w:val="007C7ED1"/>
    <w:rsid w:val="007C7F91"/>
    <w:rsid w:val="007D01BC"/>
    <w:rsid w:val="007D19E6"/>
    <w:rsid w:val="007D1C54"/>
    <w:rsid w:val="007D3AA8"/>
    <w:rsid w:val="007D3C92"/>
    <w:rsid w:val="007D4131"/>
    <w:rsid w:val="007D431E"/>
    <w:rsid w:val="007D618B"/>
    <w:rsid w:val="007D6675"/>
    <w:rsid w:val="007D678F"/>
    <w:rsid w:val="007D78A4"/>
    <w:rsid w:val="007E014A"/>
    <w:rsid w:val="007E0A41"/>
    <w:rsid w:val="007E0B93"/>
    <w:rsid w:val="007E196A"/>
    <w:rsid w:val="007E1BD9"/>
    <w:rsid w:val="007E3FD5"/>
    <w:rsid w:val="007E4294"/>
    <w:rsid w:val="007E544B"/>
    <w:rsid w:val="007E5477"/>
    <w:rsid w:val="007E67FD"/>
    <w:rsid w:val="007E6C01"/>
    <w:rsid w:val="007E766A"/>
    <w:rsid w:val="007F045F"/>
    <w:rsid w:val="007F1923"/>
    <w:rsid w:val="007F1FAC"/>
    <w:rsid w:val="007F208A"/>
    <w:rsid w:val="007F2A21"/>
    <w:rsid w:val="007F3295"/>
    <w:rsid w:val="007F3AB7"/>
    <w:rsid w:val="007F437D"/>
    <w:rsid w:val="007F4EE5"/>
    <w:rsid w:val="007F5B91"/>
    <w:rsid w:val="007F6177"/>
    <w:rsid w:val="007F6593"/>
    <w:rsid w:val="007F6CB9"/>
    <w:rsid w:val="007F6D61"/>
    <w:rsid w:val="007F7775"/>
    <w:rsid w:val="007F78C8"/>
    <w:rsid w:val="007F7BC7"/>
    <w:rsid w:val="007F7DB0"/>
    <w:rsid w:val="008001D3"/>
    <w:rsid w:val="008021B6"/>
    <w:rsid w:val="00802BB3"/>
    <w:rsid w:val="0080363F"/>
    <w:rsid w:val="008037EE"/>
    <w:rsid w:val="00805858"/>
    <w:rsid w:val="00805AE0"/>
    <w:rsid w:val="00806828"/>
    <w:rsid w:val="00806A28"/>
    <w:rsid w:val="008079DF"/>
    <w:rsid w:val="00807AD8"/>
    <w:rsid w:val="008108D2"/>
    <w:rsid w:val="00810BF1"/>
    <w:rsid w:val="00811204"/>
    <w:rsid w:val="0081161E"/>
    <w:rsid w:val="008117FA"/>
    <w:rsid w:val="008128B7"/>
    <w:rsid w:val="00813DB9"/>
    <w:rsid w:val="00815D55"/>
    <w:rsid w:val="00815E4F"/>
    <w:rsid w:val="008166FD"/>
    <w:rsid w:val="00816AEC"/>
    <w:rsid w:val="0081736E"/>
    <w:rsid w:val="00820642"/>
    <w:rsid w:val="00821D14"/>
    <w:rsid w:val="00821FE0"/>
    <w:rsid w:val="0082242A"/>
    <w:rsid w:val="00822817"/>
    <w:rsid w:val="00822E2E"/>
    <w:rsid w:val="008237D1"/>
    <w:rsid w:val="008241F6"/>
    <w:rsid w:val="0082452B"/>
    <w:rsid w:val="00824D11"/>
    <w:rsid w:val="00824D59"/>
    <w:rsid w:val="00824E40"/>
    <w:rsid w:val="00824F60"/>
    <w:rsid w:val="00825C00"/>
    <w:rsid w:val="00826648"/>
    <w:rsid w:val="008268E5"/>
    <w:rsid w:val="0082695C"/>
    <w:rsid w:val="00827E2C"/>
    <w:rsid w:val="00827F62"/>
    <w:rsid w:val="00830A6A"/>
    <w:rsid w:val="00830BD4"/>
    <w:rsid w:val="008312A3"/>
    <w:rsid w:val="008323EB"/>
    <w:rsid w:val="00832592"/>
    <w:rsid w:val="00832979"/>
    <w:rsid w:val="0083382F"/>
    <w:rsid w:val="00833D64"/>
    <w:rsid w:val="008352A8"/>
    <w:rsid w:val="00835B92"/>
    <w:rsid w:val="008366FB"/>
    <w:rsid w:val="0083715E"/>
    <w:rsid w:val="0083718A"/>
    <w:rsid w:val="008375E1"/>
    <w:rsid w:val="0084086A"/>
    <w:rsid w:val="0084090B"/>
    <w:rsid w:val="00840F10"/>
    <w:rsid w:val="008422B2"/>
    <w:rsid w:val="00842F6E"/>
    <w:rsid w:val="00843CCD"/>
    <w:rsid w:val="00843D4C"/>
    <w:rsid w:val="00843D77"/>
    <w:rsid w:val="00844617"/>
    <w:rsid w:val="00844F1E"/>
    <w:rsid w:val="00844F3B"/>
    <w:rsid w:val="00845A28"/>
    <w:rsid w:val="00845C35"/>
    <w:rsid w:val="008473AF"/>
    <w:rsid w:val="008479C3"/>
    <w:rsid w:val="008500AD"/>
    <w:rsid w:val="00850BAC"/>
    <w:rsid w:val="008510D3"/>
    <w:rsid w:val="008515F5"/>
    <w:rsid w:val="00852D63"/>
    <w:rsid w:val="00853C84"/>
    <w:rsid w:val="008543CD"/>
    <w:rsid w:val="008546C9"/>
    <w:rsid w:val="00855640"/>
    <w:rsid w:val="008565B5"/>
    <w:rsid w:val="00856E37"/>
    <w:rsid w:val="00856E89"/>
    <w:rsid w:val="00856F94"/>
    <w:rsid w:val="0085745A"/>
    <w:rsid w:val="00857491"/>
    <w:rsid w:val="008610AB"/>
    <w:rsid w:val="00861EA8"/>
    <w:rsid w:val="00861F95"/>
    <w:rsid w:val="00862FD8"/>
    <w:rsid w:val="0086322E"/>
    <w:rsid w:val="00863936"/>
    <w:rsid w:val="00864420"/>
    <w:rsid w:val="00864F0D"/>
    <w:rsid w:val="008655E8"/>
    <w:rsid w:val="00866615"/>
    <w:rsid w:val="0086666D"/>
    <w:rsid w:val="00866B6C"/>
    <w:rsid w:val="00867213"/>
    <w:rsid w:val="00867BDA"/>
    <w:rsid w:val="00867C70"/>
    <w:rsid w:val="00870CBD"/>
    <w:rsid w:val="00870DE6"/>
    <w:rsid w:val="00870EF9"/>
    <w:rsid w:val="0087169D"/>
    <w:rsid w:val="008749D7"/>
    <w:rsid w:val="00874A0D"/>
    <w:rsid w:val="00874AC2"/>
    <w:rsid w:val="0087546C"/>
    <w:rsid w:val="008757CF"/>
    <w:rsid w:val="00875C3B"/>
    <w:rsid w:val="008770F7"/>
    <w:rsid w:val="00877A92"/>
    <w:rsid w:val="00877F5C"/>
    <w:rsid w:val="00880866"/>
    <w:rsid w:val="00880DD2"/>
    <w:rsid w:val="008817B7"/>
    <w:rsid w:val="00881F8C"/>
    <w:rsid w:val="0088216A"/>
    <w:rsid w:val="00882FB0"/>
    <w:rsid w:val="0088324A"/>
    <w:rsid w:val="00883571"/>
    <w:rsid w:val="00884678"/>
    <w:rsid w:val="00885F1F"/>
    <w:rsid w:val="0088638D"/>
    <w:rsid w:val="008871BC"/>
    <w:rsid w:val="008874F3"/>
    <w:rsid w:val="00887541"/>
    <w:rsid w:val="00887A6B"/>
    <w:rsid w:val="00890E40"/>
    <w:rsid w:val="0089203A"/>
    <w:rsid w:val="0089225D"/>
    <w:rsid w:val="00892A2A"/>
    <w:rsid w:val="00892CB0"/>
    <w:rsid w:val="00892E5A"/>
    <w:rsid w:val="00892F58"/>
    <w:rsid w:val="00894171"/>
    <w:rsid w:val="00894554"/>
    <w:rsid w:val="00896E33"/>
    <w:rsid w:val="00896E93"/>
    <w:rsid w:val="008977D9"/>
    <w:rsid w:val="00897907"/>
    <w:rsid w:val="00897BF8"/>
    <w:rsid w:val="008A0E51"/>
    <w:rsid w:val="008A15DE"/>
    <w:rsid w:val="008A17BA"/>
    <w:rsid w:val="008A1BC1"/>
    <w:rsid w:val="008A21BF"/>
    <w:rsid w:val="008A24B9"/>
    <w:rsid w:val="008A2BD8"/>
    <w:rsid w:val="008A3873"/>
    <w:rsid w:val="008A38E7"/>
    <w:rsid w:val="008A3DB9"/>
    <w:rsid w:val="008A46CD"/>
    <w:rsid w:val="008A6EFA"/>
    <w:rsid w:val="008A7673"/>
    <w:rsid w:val="008A792C"/>
    <w:rsid w:val="008B01BF"/>
    <w:rsid w:val="008B305A"/>
    <w:rsid w:val="008B3326"/>
    <w:rsid w:val="008B386F"/>
    <w:rsid w:val="008B4B00"/>
    <w:rsid w:val="008B4D1A"/>
    <w:rsid w:val="008B4DEA"/>
    <w:rsid w:val="008B604E"/>
    <w:rsid w:val="008B7926"/>
    <w:rsid w:val="008C0536"/>
    <w:rsid w:val="008C0C4D"/>
    <w:rsid w:val="008C0DAA"/>
    <w:rsid w:val="008C115A"/>
    <w:rsid w:val="008C16D0"/>
    <w:rsid w:val="008C20A5"/>
    <w:rsid w:val="008C3103"/>
    <w:rsid w:val="008C3167"/>
    <w:rsid w:val="008C379D"/>
    <w:rsid w:val="008C4091"/>
    <w:rsid w:val="008C4537"/>
    <w:rsid w:val="008C4753"/>
    <w:rsid w:val="008C5373"/>
    <w:rsid w:val="008C57B4"/>
    <w:rsid w:val="008C615F"/>
    <w:rsid w:val="008C664E"/>
    <w:rsid w:val="008C6AFF"/>
    <w:rsid w:val="008C7932"/>
    <w:rsid w:val="008C7A6B"/>
    <w:rsid w:val="008D01E4"/>
    <w:rsid w:val="008D0B26"/>
    <w:rsid w:val="008D3A2A"/>
    <w:rsid w:val="008D3BF1"/>
    <w:rsid w:val="008D3EAF"/>
    <w:rsid w:val="008D4001"/>
    <w:rsid w:val="008D4034"/>
    <w:rsid w:val="008D4D3C"/>
    <w:rsid w:val="008D516A"/>
    <w:rsid w:val="008D554A"/>
    <w:rsid w:val="008D58FD"/>
    <w:rsid w:val="008D7E3E"/>
    <w:rsid w:val="008E072F"/>
    <w:rsid w:val="008E18A5"/>
    <w:rsid w:val="008E25E4"/>
    <w:rsid w:val="008E2771"/>
    <w:rsid w:val="008E3164"/>
    <w:rsid w:val="008E342E"/>
    <w:rsid w:val="008E3AEB"/>
    <w:rsid w:val="008E456B"/>
    <w:rsid w:val="008E4746"/>
    <w:rsid w:val="008E478B"/>
    <w:rsid w:val="008E596A"/>
    <w:rsid w:val="008E5BDD"/>
    <w:rsid w:val="008E607A"/>
    <w:rsid w:val="008E7722"/>
    <w:rsid w:val="008E7A71"/>
    <w:rsid w:val="008F0024"/>
    <w:rsid w:val="008F0B83"/>
    <w:rsid w:val="008F1C53"/>
    <w:rsid w:val="008F1FC5"/>
    <w:rsid w:val="008F210C"/>
    <w:rsid w:val="008F22C2"/>
    <w:rsid w:val="008F2970"/>
    <w:rsid w:val="008F3B81"/>
    <w:rsid w:val="008F3C8B"/>
    <w:rsid w:val="008F401C"/>
    <w:rsid w:val="008F43DA"/>
    <w:rsid w:val="008F4A10"/>
    <w:rsid w:val="008F4F20"/>
    <w:rsid w:val="008F50EF"/>
    <w:rsid w:val="008F7490"/>
    <w:rsid w:val="009008ED"/>
    <w:rsid w:val="00900BBA"/>
    <w:rsid w:val="00902F50"/>
    <w:rsid w:val="00903158"/>
    <w:rsid w:val="00904814"/>
    <w:rsid w:val="009049B0"/>
    <w:rsid w:val="00905576"/>
    <w:rsid w:val="00905A39"/>
    <w:rsid w:val="0090606A"/>
    <w:rsid w:val="00906382"/>
    <w:rsid w:val="00906830"/>
    <w:rsid w:val="00906C81"/>
    <w:rsid w:val="009070C9"/>
    <w:rsid w:val="00907B94"/>
    <w:rsid w:val="00907E29"/>
    <w:rsid w:val="009109C4"/>
    <w:rsid w:val="009118FD"/>
    <w:rsid w:val="00911E33"/>
    <w:rsid w:val="00912730"/>
    <w:rsid w:val="00913A9D"/>
    <w:rsid w:val="00913FE3"/>
    <w:rsid w:val="00914D9B"/>
    <w:rsid w:val="00914FC3"/>
    <w:rsid w:val="00914FC9"/>
    <w:rsid w:val="009153D2"/>
    <w:rsid w:val="009156C4"/>
    <w:rsid w:val="0091683C"/>
    <w:rsid w:val="00916A10"/>
    <w:rsid w:val="009176CC"/>
    <w:rsid w:val="009177E1"/>
    <w:rsid w:val="009201DC"/>
    <w:rsid w:val="009204BD"/>
    <w:rsid w:val="00921473"/>
    <w:rsid w:val="009215C3"/>
    <w:rsid w:val="00921639"/>
    <w:rsid w:val="00922AAE"/>
    <w:rsid w:val="0092314F"/>
    <w:rsid w:val="00923778"/>
    <w:rsid w:val="00923C59"/>
    <w:rsid w:val="0092593A"/>
    <w:rsid w:val="00925DA2"/>
    <w:rsid w:val="00925F74"/>
    <w:rsid w:val="00926424"/>
    <w:rsid w:val="009267D2"/>
    <w:rsid w:val="00927A59"/>
    <w:rsid w:val="00927E19"/>
    <w:rsid w:val="0093034A"/>
    <w:rsid w:val="00931E44"/>
    <w:rsid w:val="009329A3"/>
    <w:rsid w:val="00932E24"/>
    <w:rsid w:val="009332CC"/>
    <w:rsid w:val="009332D5"/>
    <w:rsid w:val="00933749"/>
    <w:rsid w:val="00933B27"/>
    <w:rsid w:val="00934296"/>
    <w:rsid w:val="009345CD"/>
    <w:rsid w:val="00934F80"/>
    <w:rsid w:val="00935338"/>
    <w:rsid w:val="0093653D"/>
    <w:rsid w:val="0093790D"/>
    <w:rsid w:val="00937FD2"/>
    <w:rsid w:val="00940448"/>
    <w:rsid w:val="00940501"/>
    <w:rsid w:val="009406F6"/>
    <w:rsid w:val="0094071F"/>
    <w:rsid w:val="009415EB"/>
    <w:rsid w:val="00942D5A"/>
    <w:rsid w:val="00942EA8"/>
    <w:rsid w:val="009449A4"/>
    <w:rsid w:val="009451BF"/>
    <w:rsid w:val="00945D55"/>
    <w:rsid w:val="00946E62"/>
    <w:rsid w:val="00946E72"/>
    <w:rsid w:val="00950322"/>
    <w:rsid w:val="00950490"/>
    <w:rsid w:val="00950B7E"/>
    <w:rsid w:val="009512D8"/>
    <w:rsid w:val="009539E2"/>
    <w:rsid w:val="009546A2"/>
    <w:rsid w:val="00954773"/>
    <w:rsid w:val="00954FAC"/>
    <w:rsid w:val="00955612"/>
    <w:rsid w:val="0095614F"/>
    <w:rsid w:val="009563CD"/>
    <w:rsid w:val="009565F2"/>
    <w:rsid w:val="009579F3"/>
    <w:rsid w:val="00957B1A"/>
    <w:rsid w:val="0096189B"/>
    <w:rsid w:val="00962918"/>
    <w:rsid w:val="00962A14"/>
    <w:rsid w:val="00964C41"/>
    <w:rsid w:val="00965106"/>
    <w:rsid w:val="00965DCF"/>
    <w:rsid w:val="00966690"/>
    <w:rsid w:val="00967112"/>
    <w:rsid w:val="009673FD"/>
    <w:rsid w:val="00967B97"/>
    <w:rsid w:val="00971082"/>
    <w:rsid w:val="0097158B"/>
    <w:rsid w:val="00971841"/>
    <w:rsid w:val="00971C42"/>
    <w:rsid w:val="00972185"/>
    <w:rsid w:val="00972468"/>
    <w:rsid w:val="009724A5"/>
    <w:rsid w:val="0097298D"/>
    <w:rsid w:val="00972C26"/>
    <w:rsid w:val="00972D4A"/>
    <w:rsid w:val="00973A68"/>
    <w:rsid w:val="00974DE9"/>
    <w:rsid w:val="009753D3"/>
    <w:rsid w:val="00976A4D"/>
    <w:rsid w:val="00977555"/>
    <w:rsid w:val="0097758B"/>
    <w:rsid w:val="0097765C"/>
    <w:rsid w:val="00980079"/>
    <w:rsid w:val="00982DB8"/>
    <w:rsid w:val="00984531"/>
    <w:rsid w:val="00984A76"/>
    <w:rsid w:val="00985418"/>
    <w:rsid w:val="009860BB"/>
    <w:rsid w:val="00986C87"/>
    <w:rsid w:val="00986E87"/>
    <w:rsid w:val="00986F73"/>
    <w:rsid w:val="00986FCE"/>
    <w:rsid w:val="00987914"/>
    <w:rsid w:val="009903C6"/>
    <w:rsid w:val="009904E3"/>
    <w:rsid w:val="009911C5"/>
    <w:rsid w:val="009912D2"/>
    <w:rsid w:val="0099182C"/>
    <w:rsid w:val="009921AE"/>
    <w:rsid w:val="009925DA"/>
    <w:rsid w:val="00992632"/>
    <w:rsid w:val="00993ED2"/>
    <w:rsid w:val="00995DC6"/>
    <w:rsid w:val="00997971"/>
    <w:rsid w:val="00997B3E"/>
    <w:rsid w:val="009A25E9"/>
    <w:rsid w:val="009A3544"/>
    <w:rsid w:val="009A47CA"/>
    <w:rsid w:val="009A500F"/>
    <w:rsid w:val="009A5AE7"/>
    <w:rsid w:val="009A732B"/>
    <w:rsid w:val="009A7650"/>
    <w:rsid w:val="009A77F7"/>
    <w:rsid w:val="009B14F3"/>
    <w:rsid w:val="009B1E48"/>
    <w:rsid w:val="009B2B4B"/>
    <w:rsid w:val="009B2CB1"/>
    <w:rsid w:val="009B38B6"/>
    <w:rsid w:val="009B3A36"/>
    <w:rsid w:val="009B3C57"/>
    <w:rsid w:val="009B4542"/>
    <w:rsid w:val="009B502B"/>
    <w:rsid w:val="009B56EA"/>
    <w:rsid w:val="009B5A69"/>
    <w:rsid w:val="009B66AE"/>
    <w:rsid w:val="009B72B6"/>
    <w:rsid w:val="009C0152"/>
    <w:rsid w:val="009C12DE"/>
    <w:rsid w:val="009C13CF"/>
    <w:rsid w:val="009C14E1"/>
    <w:rsid w:val="009C2898"/>
    <w:rsid w:val="009C31AA"/>
    <w:rsid w:val="009C3B0A"/>
    <w:rsid w:val="009C3F8D"/>
    <w:rsid w:val="009C5AA5"/>
    <w:rsid w:val="009D0608"/>
    <w:rsid w:val="009D143E"/>
    <w:rsid w:val="009D1A7C"/>
    <w:rsid w:val="009D1B5E"/>
    <w:rsid w:val="009D2149"/>
    <w:rsid w:val="009D288D"/>
    <w:rsid w:val="009D2A2A"/>
    <w:rsid w:val="009D2F4B"/>
    <w:rsid w:val="009D35EB"/>
    <w:rsid w:val="009D3758"/>
    <w:rsid w:val="009D3B69"/>
    <w:rsid w:val="009D5490"/>
    <w:rsid w:val="009D594D"/>
    <w:rsid w:val="009D5B1E"/>
    <w:rsid w:val="009D6E37"/>
    <w:rsid w:val="009D7454"/>
    <w:rsid w:val="009E0030"/>
    <w:rsid w:val="009E0785"/>
    <w:rsid w:val="009E3293"/>
    <w:rsid w:val="009E3EC2"/>
    <w:rsid w:val="009E42C9"/>
    <w:rsid w:val="009E4A9F"/>
    <w:rsid w:val="009E55A3"/>
    <w:rsid w:val="009E5DC0"/>
    <w:rsid w:val="009E5DDA"/>
    <w:rsid w:val="009E6312"/>
    <w:rsid w:val="009E6B87"/>
    <w:rsid w:val="009E76BC"/>
    <w:rsid w:val="009E76CD"/>
    <w:rsid w:val="009E7C1B"/>
    <w:rsid w:val="009E7F14"/>
    <w:rsid w:val="009F124E"/>
    <w:rsid w:val="009F12C4"/>
    <w:rsid w:val="009F1347"/>
    <w:rsid w:val="009F197F"/>
    <w:rsid w:val="009F1C4B"/>
    <w:rsid w:val="009F2341"/>
    <w:rsid w:val="009F240F"/>
    <w:rsid w:val="009F2E4A"/>
    <w:rsid w:val="009F3305"/>
    <w:rsid w:val="009F4E95"/>
    <w:rsid w:val="009F4F81"/>
    <w:rsid w:val="009F54B2"/>
    <w:rsid w:val="009F6230"/>
    <w:rsid w:val="009F7C18"/>
    <w:rsid w:val="00A0083A"/>
    <w:rsid w:val="00A015B5"/>
    <w:rsid w:val="00A01A10"/>
    <w:rsid w:val="00A01EBD"/>
    <w:rsid w:val="00A02919"/>
    <w:rsid w:val="00A03033"/>
    <w:rsid w:val="00A03D6F"/>
    <w:rsid w:val="00A04C49"/>
    <w:rsid w:val="00A04C85"/>
    <w:rsid w:val="00A050A1"/>
    <w:rsid w:val="00A05544"/>
    <w:rsid w:val="00A06154"/>
    <w:rsid w:val="00A06E87"/>
    <w:rsid w:val="00A101C3"/>
    <w:rsid w:val="00A104A1"/>
    <w:rsid w:val="00A105FE"/>
    <w:rsid w:val="00A10B11"/>
    <w:rsid w:val="00A1105A"/>
    <w:rsid w:val="00A110F4"/>
    <w:rsid w:val="00A1123D"/>
    <w:rsid w:val="00A11670"/>
    <w:rsid w:val="00A11FF5"/>
    <w:rsid w:val="00A12213"/>
    <w:rsid w:val="00A12785"/>
    <w:rsid w:val="00A12C03"/>
    <w:rsid w:val="00A12D57"/>
    <w:rsid w:val="00A12F2E"/>
    <w:rsid w:val="00A13371"/>
    <w:rsid w:val="00A141DA"/>
    <w:rsid w:val="00A1633E"/>
    <w:rsid w:val="00A17E47"/>
    <w:rsid w:val="00A200B0"/>
    <w:rsid w:val="00A20106"/>
    <w:rsid w:val="00A20C8D"/>
    <w:rsid w:val="00A20D36"/>
    <w:rsid w:val="00A2242A"/>
    <w:rsid w:val="00A226E4"/>
    <w:rsid w:val="00A22762"/>
    <w:rsid w:val="00A22B3A"/>
    <w:rsid w:val="00A23314"/>
    <w:rsid w:val="00A24339"/>
    <w:rsid w:val="00A24BB4"/>
    <w:rsid w:val="00A251BA"/>
    <w:rsid w:val="00A25B09"/>
    <w:rsid w:val="00A25DAA"/>
    <w:rsid w:val="00A26BF5"/>
    <w:rsid w:val="00A26D77"/>
    <w:rsid w:val="00A27E2E"/>
    <w:rsid w:val="00A318C0"/>
    <w:rsid w:val="00A31925"/>
    <w:rsid w:val="00A31CB5"/>
    <w:rsid w:val="00A3385A"/>
    <w:rsid w:val="00A33DAC"/>
    <w:rsid w:val="00A343CB"/>
    <w:rsid w:val="00A36014"/>
    <w:rsid w:val="00A366DD"/>
    <w:rsid w:val="00A36D4D"/>
    <w:rsid w:val="00A37BA3"/>
    <w:rsid w:val="00A40641"/>
    <w:rsid w:val="00A408B4"/>
    <w:rsid w:val="00A408CD"/>
    <w:rsid w:val="00A40DC7"/>
    <w:rsid w:val="00A40E26"/>
    <w:rsid w:val="00A412B3"/>
    <w:rsid w:val="00A4156A"/>
    <w:rsid w:val="00A41A58"/>
    <w:rsid w:val="00A4321C"/>
    <w:rsid w:val="00A43819"/>
    <w:rsid w:val="00A43D96"/>
    <w:rsid w:val="00A44D07"/>
    <w:rsid w:val="00A44F10"/>
    <w:rsid w:val="00A45DCC"/>
    <w:rsid w:val="00A45E18"/>
    <w:rsid w:val="00A4603F"/>
    <w:rsid w:val="00A4662A"/>
    <w:rsid w:val="00A479C9"/>
    <w:rsid w:val="00A47A59"/>
    <w:rsid w:val="00A47C87"/>
    <w:rsid w:val="00A50702"/>
    <w:rsid w:val="00A5083D"/>
    <w:rsid w:val="00A50A20"/>
    <w:rsid w:val="00A52436"/>
    <w:rsid w:val="00A527EA"/>
    <w:rsid w:val="00A52F36"/>
    <w:rsid w:val="00A533AB"/>
    <w:rsid w:val="00A535BB"/>
    <w:rsid w:val="00A538F4"/>
    <w:rsid w:val="00A53979"/>
    <w:rsid w:val="00A53D20"/>
    <w:rsid w:val="00A54162"/>
    <w:rsid w:val="00A545E0"/>
    <w:rsid w:val="00A55528"/>
    <w:rsid w:val="00A557FF"/>
    <w:rsid w:val="00A56997"/>
    <w:rsid w:val="00A5738B"/>
    <w:rsid w:val="00A5741D"/>
    <w:rsid w:val="00A5773F"/>
    <w:rsid w:val="00A57B44"/>
    <w:rsid w:val="00A60E24"/>
    <w:rsid w:val="00A61576"/>
    <w:rsid w:val="00A61A67"/>
    <w:rsid w:val="00A62650"/>
    <w:rsid w:val="00A62CED"/>
    <w:rsid w:val="00A63083"/>
    <w:rsid w:val="00A6350D"/>
    <w:rsid w:val="00A637D4"/>
    <w:rsid w:val="00A649B5"/>
    <w:rsid w:val="00A6524D"/>
    <w:rsid w:val="00A65C15"/>
    <w:rsid w:val="00A6662A"/>
    <w:rsid w:val="00A66B45"/>
    <w:rsid w:val="00A67BF1"/>
    <w:rsid w:val="00A71E14"/>
    <w:rsid w:val="00A7283E"/>
    <w:rsid w:val="00A73737"/>
    <w:rsid w:val="00A73C52"/>
    <w:rsid w:val="00A752A4"/>
    <w:rsid w:val="00A75D38"/>
    <w:rsid w:val="00A771B8"/>
    <w:rsid w:val="00A77445"/>
    <w:rsid w:val="00A7794D"/>
    <w:rsid w:val="00A812B7"/>
    <w:rsid w:val="00A8144D"/>
    <w:rsid w:val="00A81898"/>
    <w:rsid w:val="00A81A2E"/>
    <w:rsid w:val="00A8290D"/>
    <w:rsid w:val="00A82E2F"/>
    <w:rsid w:val="00A83237"/>
    <w:rsid w:val="00A832A4"/>
    <w:rsid w:val="00A83E5C"/>
    <w:rsid w:val="00A83F09"/>
    <w:rsid w:val="00A85281"/>
    <w:rsid w:val="00A852FB"/>
    <w:rsid w:val="00A854BD"/>
    <w:rsid w:val="00A86CF1"/>
    <w:rsid w:val="00A86D5F"/>
    <w:rsid w:val="00A87123"/>
    <w:rsid w:val="00A8780C"/>
    <w:rsid w:val="00A900AF"/>
    <w:rsid w:val="00A9054D"/>
    <w:rsid w:val="00A905F0"/>
    <w:rsid w:val="00A908C4"/>
    <w:rsid w:val="00A9163E"/>
    <w:rsid w:val="00A91FE5"/>
    <w:rsid w:val="00A92094"/>
    <w:rsid w:val="00A932B2"/>
    <w:rsid w:val="00A93337"/>
    <w:rsid w:val="00A95496"/>
    <w:rsid w:val="00A96370"/>
    <w:rsid w:val="00A96597"/>
    <w:rsid w:val="00A96A5B"/>
    <w:rsid w:val="00A96E40"/>
    <w:rsid w:val="00A9710C"/>
    <w:rsid w:val="00A97275"/>
    <w:rsid w:val="00A97C9E"/>
    <w:rsid w:val="00A97E70"/>
    <w:rsid w:val="00AA052D"/>
    <w:rsid w:val="00AA06D8"/>
    <w:rsid w:val="00AA0E61"/>
    <w:rsid w:val="00AA12D5"/>
    <w:rsid w:val="00AA1F0A"/>
    <w:rsid w:val="00AA2932"/>
    <w:rsid w:val="00AA325C"/>
    <w:rsid w:val="00AA3284"/>
    <w:rsid w:val="00AA3FF4"/>
    <w:rsid w:val="00AA4154"/>
    <w:rsid w:val="00AA555D"/>
    <w:rsid w:val="00AA63D1"/>
    <w:rsid w:val="00AA690E"/>
    <w:rsid w:val="00AA70A4"/>
    <w:rsid w:val="00AA73CA"/>
    <w:rsid w:val="00AA7FB9"/>
    <w:rsid w:val="00AB0A98"/>
    <w:rsid w:val="00AB1C7C"/>
    <w:rsid w:val="00AB1FF8"/>
    <w:rsid w:val="00AB3E38"/>
    <w:rsid w:val="00AB3E92"/>
    <w:rsid w:val="00AB4523"/>
    <w:rsid w:val="00AB453A"/>
    <w:rsid w:val="00AB4E69"/>
    <w:rsid w:val="00AB5853"/>
    <w:rsid w:val="00AB5E7E"/>
    <w:rsid w:val="00AB6D52"/>
    <w:rsid w:val="00AB748C"/>
    <w:rsid w:val="00AB791D"/>
    <w:rsid w:val="00AC0748"/>
    <w:rsid w:val="00AC0858"/>
    <w:rsid w:val="00AC114A"/>
    <w:rsid w:val="00AC17B6"/>
    <w:rsid w:val="00AC17C8"/>
    <w:rsid w:val="00AC2639"/>
    <w:rsid w:val="00AC2B47"/>
    <w:rsid w:val="00AC3A76"/>
    <w:rsid w:val="00AC3BD2"/>
    <w:rsid w:val="00AC50A0"/>
    <w:rsid w:val="00AC51AB"/>
    <w:rsid w:val="00AC534D"/>
    <w:rsid w:val="00AC584F"/>
    <w:rsid w:val="00AC612E"/>
    <w:rsid w:val="00AC6174"/>
    <w:rsid w:val="00AC7C4B"/>
    <w:rsid w:val="00AD00EE"/>
    <w:rsid w:val="00AD0C31"/>
    <w:rsid w:val="00AD0E21"/>
    <w:rsid w:val="00AD15D7"/>
    <w:rsid w:val="00AD1943"/>
    <w:rsid w:val="00AD2D5E"/>
    <w:rsid w:val="00AD2ED2"/>
    <w:rsid w:val="00AD3325"/>
    <w:rsid w:val="00AD58A7"/>
    <w:rsid w:val="00AD6228"/>
    <w:rsid w:val="00AD64A4"/>
    <w:rsid w:val="00AD71FC"/>
    <w:rsid w:val="00AE02EF"/>
    <w:rsid w:val="00AE0E03"/>
    <w:rsid w:val="00AE159B"/>
    <w:rsid w:val="00AE3297"/>
    <w:rsid w:val="00AE3621"/>
    <w:rsid w:val="00AE55DB"/>
    <w:rsid w:val="00AE62EA"/>
    <w:rsid w:val="00AE72FA"/>
    <w:rsid w:val="00AE746C"/>
    <w:rsid w:val="00AE7A88"/>
    <w:rsid w:val="00AE7BC3"/>
    <w:rsid w:val="00AF045E"/>
    <w:rsid w:val="00AF079C"/>
    <w:rsid w:val="00AF1C0B"/>
    <w:rsid w:val="00AF2BF0"/>
    <w:rsid w:val="00AF2DF8"/>
    <w:rsid w:val="00AF3BE2"/>
    <w:rsid w:val="00AF404D"/>
    <w:rsid w:val="00AF44C5"/>
    <w:rsid w:val="00AF47CE"/>
    <w:rsid w:val="00AF4CD7"/>
    <w:rsid w:val="00AF4D2A"/>
    <w:rsid w:val="00AF4EEC"/>
    <w:rsid w:val="00AF4F7B"/>
    <w:rsid w:val="00AF511F"/>
    <w:rsid w:val="00AF5C7E"/>
    <w:rsid w:val="00AF5D2A"/>
    <w:rsid w:val="00AF6604"/>
    <w:rsid w:val="00AF6BF0"/>
    <w:rsid w:val="00AF6E34"/>
    <w:rsid w:val="00AF6FB6"/>
    <w:rsid w:val="00AF7308"/>
    <w:rsid w:val="00B00442"/>
    <w:rsid w:val="00B00AB5"/>
    <w:rsid w:val="00B026C8"/>
    <w:rsid w:val="00B02941"/>
    <w:rsid w:val="00B04010"/>
    <w:rsid w:val="00B04304"/>
    <w:rsid w:val="00B056B7"/>
    <w:rsid w:val="00B0684C"/>
    <w:rsid w:val="00B06AF4"/>
    <w:rsid w:val="00B076A2"/>
    <w:rsid w:val="00B079F5"/>
    <w:rsid w:val="00B1023A"/>
    <w:rsid w:val="00B107A4"/>
    <w:rsid w:val="00B1099C"/>
    <w:rsid w:val="00B130F5"/>
    <w:rsid w:val="00B13159"/>
    <w:rsid w:val="00B13160"/>
    <w:rsid w:val="00B13BC1"/>
    <w:rsid w:val="00B1414E"/>
    <w:rsid w:val="00B151FF"/>
    <w:rsid w:val="00B155E3"/>
    <w:rsid w:val="00B1792C"/>
    <w:rsid w:val="00B202AF"/>
    <w:rsid w:val="00B208AF"/>
    <w:rsid w:val="00B22DC8"/>
    <w:rsid w:val="00B23369"/>
    <w:rsid w:val="00B23D58"/>
    <w:rsid w:val="00B23F1A"/>
    <w:rsid w:val="00B24088"/>
    <w:rsid w:val="00B251E6"/>
    <w:rsid w:val="00B25955"/>
    <w:rsid w:val="00B25A00"/>
    <w:rsid w:val="00B25F6D"/>
    <w:rsid w:val="00B26571"/>
    <w:rsid w:val="00B2657C"/>
    <w:rsid w:val="00B2693B"/>
    <w:rsid w:val="00B26FE8"/>
    <w:rsid w:val="00B2726A"/>
    <w:rsid w:val="00B30A32"/>
    <w:rsid w:val="00B3211E"/>
    <w:rsid w:val="00B330DF"/>
    <w:rsid w:val="00B33834"/>
    <w:rsid w:val="00B33A24"/>
    <w:rsid w:val="00B341BC"/>
    <w:rsid w:val="00B34A8C"/>
    <w:rsid w:val="00B34F72"/>
    <w:rsid w:val="00B3542C"/>
    <w:rsid w:val="00B35621"/>
    <w:rsid w:val="00B35696"/>
    <w:rsid w:val="00B35E07"/>
    <w:rsid w:val="00B3675A"/>
    <w:rsid w:val="00B400F9"/>
    <w:rsid w:val="00B405CD"/>
    <w:rsid w:val="00B41974"/>
    <w:rsid w:val="00B436C6"/>
    <w:rsid w:val="00B4703A"/>
    <w:rsid w:val="00B47437"/>
    <w:rsid w:val="00B50935"/>
    <w:rsid w:val="00B50C15"/>
    <w:rsid w:val="00B50CC2"/>
    <w:rsid w:val="00B51504"/>
    <w:rsid w:val="00B52650"/>
    <w:rsid w:val="00B52EF8"/>
    <w:rsid w:val="00B52FA5"/>
    <w:rsid w:val="00B530E9"/>
    <w:rsid w:val="00B533B5"/>
    <w:rsid w:val="00B53730"/>
    <w:rsid w:val="00B5378F"/>
    <w:rsid w:val="00B53B97"/>
    <w:rsid w:val="00B5502D"/>
    <w:rsid w:val="00B554E6"/>
    <w:rsid w:val="00B558A0"/>
    <w:rsid w:val="00B566E6"/>
    <w:rsid w:val="00B600B6"/>
    <w:rsid w:val="00B6081F"/>
    <w:rsid w:val="00B610B2"/>
    <w:rsid w:val="00B61CBF"/>
    <w:rsid w:val="00B61E39"/>
    <w:rsid w:val="00B62532"/>
    <w:rsid w:val="00B62D55"/>
    <w:rsid w:val="00B63AAA"/>
    <w:rsid w:val="00B64C7B"/>
    <w:rsid w:val="00B64C7C"/>
    <w:rsid w:val="00B656E8"/>
    <w:rsid w:val="00B66FCE"/>
    <w:rsid w:val="00B67098"/>
    <w:rsid w:val="00B707ED"/>
    <w:rsid w:val="00B7134B"/>
    <w:rsid w:val="00B71EC5"/>
    <w:rsid w:val="00B727A3"/>
    <w:rsid w:val="00B739F2"/>
    <w:rsid w:val="00B74022"/>
    <w:rsid w:val="00B74255"/>
    <w:rsid w:val="00B74621"/>
    <w:rsid w:val="00B7496E"/>
    <w:rsid w:val="00B75B74"/>
    <w:rsid w:val="00B77871"/>
    <w:rsid w:val="00B80A59"/>
    <w:rsid w:val="00B80BC2"/>
    <w:rsid w:val="00B823B1"/>
    <w:rsid w:val="00B8260E"/>
    <w:rsid w:val="00B826A1"/>
    <w:rsid w:val="00B83490"/>
    <w:rsid w:val="00B8378F"/>
    <w:rsid w:val="00B839F9"/>
    <w:rsid w:val="00B83A56"/>
    <w:rsid w:val="00B83E40"/>
    <w:rsid w:val="00B84572"/>
    <w:rsid w:val="00B84866"/>
    <w:rsid w:val="00B8488E"/>
    <w:rsid w:val="00B85F1C"/>
    <w:rsid w:val="00B86852"/>
    <w:rsid w:val="00B86A67"/>
    <w:rsid w:val="00B8758A"/>
    <w:rsid w:val="00B90221"/>
    <w:rsid w:val="00B90372"/>
    <w:rsid w:val="00B90498"/>
    <w:rsid w:val="00B90CA5"/>
    <w:rsid w:val="00B9157F"/>
    <w:rsid w:val="00B92C56"/>
    <w:rsid w:val="00B93C94"/>
    <w:rsid w:val="00B958BA"/>
    <w:rsid w:val="00B9676B"/>
    <w:rsid w:val="00BA0BC9"/>
    <w:rsid w:val="00BA0C3F"/>
    <w:rsid w:val="00BA106F"/>
    <w:rsid w:val="00BA1F25"/>
    <w:rsid w:val="00BA39A2"/>
    <w:rsid w:val="00BA3ECA"/>
    <w:rsid w:val="00BA549B"/>
    <w:rsid w:val="00BA57F4"/>
    <w:rsid w:val="00BA585D"/>
    <w:rsid w:val="00BA6334"/>
    <w:rsid w:val="00BA70E1"/>
    <w:rsid w:val="00BA7A96"/>
    <w:rsid w:val="00BA7E5C"/>
    <w:rsid w:val="00BB03F6"/>
    <w:rsid w:val="00BB1C87"/>
    <w:rsid w:val="00BB1D88"/>
    <w:rsid w:val="00BB2841"/>
    <w:rsid w:val="00BB3FD0"/>
    <w:rsid w:val="00BB4265"/>
    <w:rsid w:val="00BB42A0"/>
    <w:rsid w:val="00BB43BE"/>
    <w:rsid w:val="00BB552D"/>
    <w:rsid w:val="00BB65E7"/>
    <w:rsid w:val="00BB6D78"/>
    <w:rsid w:val="00BB6E6F"/>
    <w:rsid w:val="00BB7979"/>
    <w:rsid w:val="00BC0F56"/>
    <w:rsid w:val="00BC1200"/>
    <w:rsid w:val="00BC14E6"/>
    <w:rsid w:val="00BC1E58"/>
    <w:rsid w:val="00BC242C"/>
    <w:rsid w:val="00BC286B"/>
    <w:rsid w:val="00BC31FD"/>
    <w:rsid w:val="00BC38E3"/>
    <w:rsid w:val="00BC3FC0"/>
    <w:rsid w:val="00BC4238"/>
    <w:rsid w:val="00BC4D70"/>
    <w:rsid w:val="00BC4E35"/>
    <w:rsid w:val="00BC62AC"/>
    <w:rsid w:val="00BC693F"/>
    <w:rsid w:val="00BC6A62"/>
    <w:rsid w:val="00BC6C9A"/>
    <w:rsid w:val="00BC6F86"/>
    <w:rsid w:val="00BC7423"/>
    <w:rsid w:val="00BC7A7B"/>
    <w:rsid w:val="00BC7CAB"/>
    <w:rsid w:val="00BD05B4"/>
    <w:rsid w:val="00BD05ED"/>
    <w:rsid w:val="00BD08F9"/>
    <w:rsid w:val="00BD0D84"/>
    <w:rsid w:val="00BD19DD"/>
    <w:rsid w:val="00BD27B7"/>
    <w:rsid w:val="00BD3A0C"/>
    <w:rsid w:val="00BD3A74"/>
    <w:rsid w:val="00BD3B0F"/>
    <w:rsid w:val="00BD43A6"/>
    <w:rsid w:val="00BD6A59"/>
    <w:rsid w:val="00BD6E69"/>
    <w:rsid w:val="00BD6F4E"/>
    <w:rsid w:val="00BD6F61"/>
    <w:rsid w:val="00BE02DF"/>
    <w:rsid w:val="00BE0D42"/>
    <w:rsid w:val="00BE233F"/>
    <w:rsid w:val="00BE31BE"/>
    <w:rsid w:val="00BE3848"/>
    <w:rsid w:val="00BE408E"/>
    <w:rsid w:val="00BE416F"/>
    <w:rsid w:val="00BE55A5"/>
    <w:rsid w:val="00BE56D0"/>
    <w:rsid w:val="00BE5AD2"/>
    <w:rsid w:val="00BE638E"/>
    <w:rsid w:val="00BE7AE7"/>
    <w:rsid w:val="00BE7BE1"/>
    <w:rsid w:val="00BE7F81"/>
    <w:rsid w:val="00BF0527"/>
    <w:rsid w:val="00BF0B3F"/>
    <w:rsid w:val="00BF0E06"/>
    <w:rsid w:val="00BF0E1A"/>
    <w:rsid w:val="00BF1A10"/>
    <w:rsid w:val="00BF2285"/>
    <w:rsid w:val="00BF28E9"/>
    <w:rsid w:val="00BF2B92"/>
    <w:rsid w:val="00BF3F43"/>
    <w:rsid w:val="00BF4127"/>
    <w:rsid w:val="00BF4B45"/>
    <w:rsid w:val="00BF7328"/>
    <w:rsid w:val="00BF7991"/>
    <w:rsid w:val="00BF7CEA"/>
    <w:rsid w:val="00C00135"/>
    <w:rsid w:val="00C00224"/>
    <w:rsid w:val="00C00276"/>
    <w:rsid w:val="00C0027C"/>
    <w:rsid w:val="00C007A7"/>
    <w:rsid w:val="00C02C56"/>
    <w:rsid w:val="00C03AB4"/>
    <w:rsid w:val="00C03B9E"/>
    <w:rsid w:val="00C04972"/>
    <w:rsid w:val="00C05BD4"/>
    <w:rsid w:val="00C0782E"/>
    <w:rsid w:val="00C07E78"/>
    <w:rsid w:val="00C102F1"/>
    <w:rsid w:val="00C10FB2"/>
    <w:rsid w:val="00C11756"/>
    <w:rsid w:val="00C1230A"/>
    <w:rsid w:val="00C12D3C"/>
    <w:rsid w:val="00C1305C"/>
    <w:rsid w:val="00C13CED"/>
    <w:rsid w:val="00C148BA"/>
    <w:rsid w:val="00C1555D"/>
    <w:rsid w:val="00C1577A"/>
    <w:rsid w:val="00C15E31"/>
    <w:rsid w:val="00C16E13"/>
    <w:rsid w:val="00C176E0"/>
    <w:rsid w:val="00C17CD0"/>
    <w:rsid w:val="00C17EC4"/>
    <w:rsid w:val="00C17F30"/>
    <w:rsid w:val="00C2019D"/>
    <w:rsid w:val="00C201E0"/>
    <w:rsid w:val="00C20B35"/>
    <w:rsid w:val="00C228FF"/>
    <w:rsid w:val="00C232C2"/>
    <w:rsid w:val="00C234D8"/>
    <w:rsid w:val="00C23E7F"/>
    <w:rsid w:val="00C23ED8"/>
    <w:rsid w:val="00C2442E"/>
    <w:rsid w:val="00C24817"/>
    <w:rsid w:val="00C255B6"/>
    <w:rsid w:val="00C26728"/>
    <w:rsid w:val="00C2752F"/>
    <w:rsid w:val="00C275F9"/>
    <w:rsid w:val="00C3086B"/>
    <w:rsid w:val="00C3204A"/>
    <w:rsid w:val="00C33732"/>
    <w:rsid w:val="00C34605"/>
    <w:rsid w:val="00C34B73"/>
    <w:rsid w:val="00C34D6C"/>
    <w:rsid w:val="00C34F96"/>
    <w:rsid w:val="00C36440"/>
    <w:rsid w:val="00C3645C"/>
    <w:rsid w:val="00C37146"/>
    <w:rsid w:val="00C37729"/>
    <w:rsid w:val="00C3787C"/>
    <w:rsid w:val="00C4116C"/>
    <w:rsid w:val="00C41484"/>
    <w:rsid w:val="00C418CF"/>
    <w:rsid w:val="00C41B1C"/>
    <w:rsid w:val="00C42327"/>
    <w:rsid w:val="00C429AD"/>
    <w:rsid w:val="00C43133"/>
    <w:rsid w:val="00C45539"/>
    <w:rsid w:val="00C4592C"/>
    <w:rsid w:val="00C46333"/>
    <w:rsid w:val="00C46D6E"/>
    <w:rsid w:val="00C47156"/>
    <w:rsid w:val="00C4754D"/>
    <w:rsid w:val="00C50380"/>
    <w:rsid w:val="00C50BF6"/>
    <w:rsid w:val="00C5225F"/>
    <w:rsid w:val="00C5323A"/>
    <w:rsid w:val="00C535B8"/>
    <w:rsid w:val="00C542EE"/>
    <w:rsid w:val="00C545E5"/>
    <w:rsid w:val="00C5510D"/>
    <w:rsid w:val="00C55885"/>
    <w:rsid w:val="00C5670A"/>
    <w:rsid w:val="00C57027"/>
    <w:rsid w:val="00C61674"/>
    <w:rsid w:val="00C617BE"/>
    <w:rsid w:val="00C61C30"/>
    <w:rsid w:val="00C61DB9"/>
    <w:rsid w:val="00C62062"/>
    <w:rsid w:val="00C629B5"/>
    <w:rsid w:val="00C62CDF"/>
    <w:rsid w:val="00C63014"/>
    <w:rsid w:val="00C6332C"/>
    <w:rsid w:val="00C6339B"/>
    <w:rsid w:val="00C646D8"/>
    <w:rsid w:val="00C64B81"/>
    <w:rsid w:val="00C64E8C"/>
    <w:rsid w:val="00C65DEF"/>
    <w:rsid w:val="00C66672"/>
    <w:rsid w:val="00C66FCC"/>
    <w:rsid w:val="00C67362"/>
    <w:rsid w:val="00C67C75"/>
    <w:rsid w:val="00C700D5"/>
    <w:rsid w:val="00C71010"/>
    <w:rsid w:val="00C72173"/>
    <w:rsid w:val="00C7242D"/>
    <w:rsid w:val="00C72490"/>
    <w:rsid w:val="00C72C1E"/>
    <w:rsid w:val="00C7312F"/>
    <w:rsid w:val="00C7382B"/>
    <w:rsid w:val="00C73848"/>
    <w:rsid w:val="00C74702"/>
    <w:rsid w:val="00C750E7"/>
    <w:rsid w:val="00C75579"/>
    <w:rsid w:val="00C760D3"/>
    <w:rsid w:val="00C7683E"/>
    <w:rsid w:val="00C773A6"/>
    <w:rsid w:val="00C77439"/>
    <w:rsid w:val="00C77AC4"/>
    <w:rsid w:val="00C77D3E"/>
    <w:rsid w:val="00C806A0"/>
    <w:rsid w:val="00C80747"/>
    <w:rsid w:val="00C80AB4"/>
    <w:rsid w:val="00C816E4"/>
    <w:rsid w:val="00C820DC"/>
    <w:rsid w:val="00C82CF8"/>
    <w:rsid w:val="00C83B38"/>
    <w:rsid w:val="00C84434"/>
    <w:rsid w:val="00C854D3"/>
    <w:rsid w:val="00C85575"/>
    <w:rsid w:val="00C85864"/>
    <w:rsid w:val="00C866CF"/>
    <w:rsid w:val="00C86C37"/>
    <w:rsid w:val="00C8736D"/>
    <w:rsid w:val="00C87A2F"/>
    <w:rsid w:val="00C87CDA"/>
    <w:rsid w:val="00C87D8C"/>
    <w:rsid w:val="00C90EC0"/>
    <w:rsid w:val="00C91F0D"/>
    <w:rsid w:val="00C935D6"/>
    <w:rsid w:val="00C936C0"/>
    <w:rsid w:val="00C93856"/>
    <w:rsid w:val="00C93AC3"/>
    <w:rsid w:val="00C940E6"/>
    <w:rsid w:val="00C94674"/>
    <w:rsid w:val="00C94823"/>
    <w:rsid w:val="00C96C44"/>
    <w:rsid w:val="00C96E15"/>
    <w:rsid w:val="00C96E90"/>
    <w:rsid w:val="00C974A0"/>
    <w:rsid w:val="00CA1BBC"/>
    <w:rsid w:val="00CA2284"/>
    <w:rsid w:val="00CA25AF"/>
    <w:rsid w:val="00CA2A5E"/>
    <w:rsid w:val="00CA2F5C"/>
    <w:rsid w:val="00CA3226"/>
    <w:rsid w:val="00CA3235"/>
    <w:rsid w:val="00CA3444"/>
    <w:rsid w:val="00CA3829"/>
    <w:rsid w:val="00CA3ABC"/>
    <w:rsid w:val="00CA3B37"/>
    <w:rsid w:val="00CA3CCA"/>
    <w:rsid w:val="00CA54D4"/>
    <w:rsid w:val="00CA5DC2"/>
    <w:rsid w:val="00CA67D9"/>
    <w:rsid w:val="00CA6FB5"/>
    <w:rsid w:val="00CB160E"/>
    <w:rsid w:val="00CB17D6"/>
    <w:rsid w:val="00CB3108"/>
    <w:rsid w:val="00CB5046"/>
    <w:rsid w:val="00CB53C2"/>
    <w:rsid w:val="00CB5F63"/>
    <w:rsid w:val="00CB616D"/>
    <w:rsid w:val="00CB729E"/>
    <w:rsid w:val="00CC0593"/>
    <w:rsid w:val="00CC08FD"/>
    <w:rsid w:val="00CC11CF"/>
    <w:rsid w:val="00CC183A"/>
    <w:rsid w:val="00CC1917"/>
    <w:rsid w:val="00CC1B35"/>
    <w:rsid w:val="00CC2306"/>
    <w:rsid w:val="00CC3AC6"/>
    <w:rsid w:val="00CC3D49"/>
    <w:rsid w:val="00CC44DB"/>
    <w:rsid w:val="00CC5C8D"/>
    <w:rsid w:val="00CC63BB"/>
    <w:rsid w:val="00CC6C62"/>
    <w:rsid w:val="00CD0780"/>
    <w:rsid w:val="00CD1734"/>
    <w:rsid w:val="00CD2D2E"/>
    <w:rsid w:val="00CD38DC"/>
    <w:rsid w:val="00CD3DB0"/>
    <w:rsid w:val="00CD485B"/>
    <w:rsid w:val="00CD5522"/>
    <w:rsid w:val="00CD553B"/>
    <w:rsid w:val="00CD61E1"/>
    <w:rsid w:val="00CD6618"/>
    <w:rsid w:val="00CD6FA1"/>
    <w:rsid w:val="00CD72AC"/>
    <w:rsid w:val="00CD7B58"/>
    <w:rsid w:val="00CD7E90"/>
    <w:rsid w:val="00CD7EE7"/>
    <w:rsid w:val="00CE09A1"/>
    <w:rsid w:val="00CE1669"/>
    <w:rsid w:val="00CE1726"/>
    <w:rsid w:val="00CE1ED1"/>
    <w:rsid w:val="00CE224A"/>
    <w:rsid w:val="00CE470A"/>
    <w:rsid w:val="00CE48F0"/>
    <w:rsid w:val="00CE632B"/>
    <w:rsid w:val="00CE6880"/>
    <w:rsid w:val="00CF08BD"/>
    <w:rsid w:val="00CF0EB0"/>
    <w:rsid w:val="00CF1583"/>
    <w:rsid w:val="00CF2599"/>
    <w:rsid w:val="00CF3207"/>
    <w:rsid w:val="00CF3E02"/>
    <w:rsid w:val="00CF48E4"/>
    <w:rsid w:val="00CF4C02"/>
    <w:rsid w:val="00CF564E"/>
    <w:rsid w:val="00CF5E55"/>
    <w:rsid w:val="00CF5F7B"/>
    <w:rsid w:val="00CF60B5"/>
    <w:rsid w:val="00CF68F0"/>
    <w:rsid w:val="00CF744B"/>
    <w:rsid w:val="00CF76BE"/>
    <w:rsid w:val="00CF7D35"/>
    <w:rsid w:val="00CF7F72"/>
    <w:rsid w:val="00D0060C"/>
    <w:rsid w:val="00D01278"/>
    <w:rsid w:val="00D0232E"/>
    <w:rsid w:val="00D02B70"/>
    <w:rsid w:val="00D03398"/>
    <w:rsid w:val="00D03E34"/>
    <w:rsid w:val="00D05510"/>
    <w:rsid w:val="00D0552D"/>
    <w:rsid w:val="00D057F4"/>
    <w:rsid w:val="00D06DAD"/>
    <w:rsid w:val="00D07131"/>
    <w:rsid w:val="00D0744B"/>
    <w:rsid w:val="00D07FD7"/>
    <w:rsid w:val="00D10388"/>
    <w:rsid w:val="00D107A3"/>
    <w:rsid w:val="00D10BE0"/>
    <w:rsid w:val="00D11FD9"/>
    <w:rsid w:val="00D13771"/>
    <w:rsid w:val="00D13A84"/>
    <w:rsid w:val="00D13E59"/>
    <w:rsid w:val="00D149C2"/>
    <w:rsid w:val="00D14C24"/>
    <w:rsid w:val="00D14F24"/>
    <w:rsid w:val="00D15A45"/>
    <w:rsid w:val="00D15CA3"/>
    <w:rsid w:val="00D15D1C"/>
    <w:rsid w:val="00D17740"/>
    <w:rsid w:val="00D1780E"/>
    <w:rsid w:val="00D2109A"/>
    <w:rsid w:val="00D220F6"/>
    <w:rsid w:val="00D238F4"/>
    <w:rsid w:val="00D23B7C"/>
    <w:rsid w:val="00D2470E"/>
    <w:rsid w:val="00D250AF"/>
    <w:rsid w:val="00D25D0A"/>
    <w:rsid w:val="00D26455"/>
    <w:rsid w:val="00D26D7B"/>
    <w:rsid w:val="00D2710D"/>
    <w:rsid w:val="00D27903"/>
    <w:rsid w:val="00D27960"/>
    <w:rsid w:val="00D27BCE"/>
    <w:rsid w:val="00D30130"/>
    <w:rsid w:val="00D3151C"/>
    <w:rsid w:val="00D31A23"/>
    <w:rsid w:val="00D331DD"/>
    <w:rsid w:val="00D33653"/>
    <w:rsid w:val="00D33B71"/>
    <w:rsid w:val="00D3483B"/>
    <w:rsid w:val="00D35251"/>
    <w:rsid w:val="00D36ADA"/>
    <w:rsid w:val="00D3723C"/>
    <w:rsid w:val="00D40D66"/>
    <w:rsid w:val="00D41DBE"/>
    <w:rsid w:val="00D41FEE"/>
    <w:rsid w:val="00D42ABA"/>
    <w:rsid w:val="00D43425"/>
    <w:rsid w:val="00D43C5B"/>
    <w:rsid w:val="00D4434F"/>
    <w:rsid w:val="00D44BC3"/>
    <w:rsid w:val="00D44F2D"/>
    <w:rsid w:val="00D51B01"/>
    <w:rsid w:val="00D51C4A"/>
    <w:rsid w:val="00D53631"/>
    <w:rsid w:val="00D53CB3"/>
    <w:rsid w:val="00D54DF6"/>
    <w:rsid w:val="00D55B6D"/>
    <w:rsid w:val="00D56136"/>
    <w:rsid w:val="00D56BF8"/>
    <w:rsid w:val="00D56DF3"/>
    <w:rsid w:val="00D57CA8"/>
    <w:rsid w:val="00D601F2"/>
    <w:rsid w:val="00D60857"/>
    <w:rsid w:val="00D61B3F"/>
    <w:rsid w:val="00D62624"/>
    <w:rsid w:val="00D62763"/>
    <w:rsid w:val="00D62BCC"/>
    <w:rsid w:val="00D63231"/>
    <w:rsid w:val="00D64037"/>
    <w:rsid w:val="00D64A29"/>
    <w:rsid w:val="00D65114"/>
    <w:rsid w:val="00D66966"/>
    <w:rsid w:val="00D66B3B"/>
    <w:rsid w:val="00D67A16"/>
    <w:rsid w:val="00D70493"/>
    <w:rsid w:val="00D71835"/>
    <w:rsid w:val="00D7235B"/>
    <w:rsid w:val="00D72A0D"/>
    <w:rsid w:val="00D72CE0"/>
    <w:rsid w:val="00D745F5"/>
    <w:rsid w:val="00D74D66"/>
    <w:rsid w:val="00D7593C"/>
    <w:rsid w:val="00D75BAF"/>
    <w:rsid w:val="00D7647D"/>
    <w:rsid w:val="00D77926"/>
    <w:rsid w:val="00D80008"/>
    <w:rsid w:val="00D822BF"/>
    <w:rsid w:val="00D82EA8"/>
    <w:rsid w:val="00D82F2C"/>
    <w:rsid w:val="00D835D2"/>
    <w:rsid w:val="00D83ED5"/>
    <w:rsid w:val="00D85312"/>
    <w:rsid w:val="00D873DC"/>
    <w:rsid w:val="00D90B6C"/>
    <w:rsid w:val="00D90D13"/>
    <w:rsid w:val="00D91781"/>
    <w:rsid w:val="00D91ABE"/>
    <w:rsid w:val="00D9206E"/>
    <w:rsid w:val="00D92248"/>
    <w:rsid w:val="00D927DA"/>
    <w:rsid w:val="00D92A56"/>
    <w:rsid w:val="00D94C7C"/>
    <w:rsid w:val="00D95DC4"/>
    <w:rsid w:val="00D962C7"/>
    <w:rsid w:val="00D96B8A"/>
    <w:rsid w:val="00D96FF3"/>
    <w:rsid w:val="00D97294"/>
    <w:rsid w:val="00D97859"/>
    <w:rsid w:val="00D97A4A"/>
    <w:rsid w:val="00D97ADE"/>
    <w:rsid w:val="00D97D79"/>
    <w:rsid w:val="00D97E6D"/>
    <w:rsid w:val="00DA063E"/>
    <w:rsid w:val="00DA07E4"/>
    <w:rsid w:val="00DA0C58"/>
    <w:rsid w:val="00DA0C97"/>
    <w:rsid w:val="00DA1B7B"/>
    <w:rsid w:val="00DA1CC2"/>
    <w:rsid w:val="00DA2502"/>
    <w:rsid w:val="00DA26DA"/>
    <w:rsid w:val="00DA41FF"/>
    <w:rsid w:val="00DA5914"/>
    <w:rsid w:val="00DA5E22"/>
    <w:rsid w:val="00DA6A27"/>
    <w:rsid w:val="00DA7F7B"/>
    <w:rsid w:val="00DB17C7"/>
    <w:rsid w:val="00DB1B79"/>
    <w:rsid w:val="00DB2BCE"/>
    <w:rsid w:val="00DB38DC"/>
    <w:rsid w:val="00DB3B8C"/>
    <w:rsid w:val="00DB404B"/>
    <w:rsid w:val="00DB43CC"/>
    <w:rsid w:val="00DB52BF"/>
    <w:rsid w:val="00DB5997"/>
    <w:rsid w:val="00DB59C4"/>
    <w:rsid w:val="00DB6432"/>
    <w:rsid w:val="00DB6CD5"/>
    <w:rsid w:val="00DB79FA"/>
    <w:rsid w:val="00DC003F"/>
    <w:rsid w:val="00DC02AC"/>
    <w:rsid w:val="00DC02E9"/>
    <w:rsid w:val="00DC0437"/>
    <w:rsid w:val="00DC092E"/>
    <w:rsid w:val="00DC1486"/>
    <w:rsid w:val="00DC2ADF"/>
    <w:rsid w:val="00DC2CBA"/>
    <w:rsid w:val="00DC348C"/>
    <w:rsid w:val="00DC3A59"/>
    <w:rsid w:val="00DC416B"/>
    <w:rsid w:val="00DC53C4"/>
    <w:rsid w:val="00DC608D"/>
    <w:rsid w:val="00DC60D4"/>
    <w:rsid w:val="00DC6E8D"/>
    <w:rsid w:val="00DC7857"/>
    <w:rsid w:val="00DC798B"/>
    <w:rsid w:val="00DC7B89"/>
    <w:rsid w:val="00DD0C8C"/>
    <w:rsid w:val="00DD0F56"/>
    <w:rsid w:val="00DD2FFD"/>
    <w:rsid w:val="00DD4893"/>
    <w:rsid w:val="00DD52A7"/>
    <w:rsid w:val="00DD554B"/>
    <w:rsid w:val="00DD5826"/>
    <w:rsid w:val="00DD59BE"/>
    <w:rsid w:val="00DD5D11"/>
    <w:rsid w:val="00DD627C"/>
    <w:rsid w:val="00DD6833"/>
    <w:rsid w:val="00DD7F67"/>
    <w:rsid w:val="00DE01F1"/>
    <w:rsid w:val="00DE323A"/>
    <w:rsid w:val="00DE4DCE"/>
    <w:rsid w:val="00DE4F4F"/>
    <w:rsid w:val="00DE5956"/>
    <w:rsid w:val="00DE5FBF"/>
    <w:rsid w:val="00DE6027"/>
    <w:rsid w:val="00DE6B42"/>
    <w:rsid w:val="00DE722F"/>
    <w:rsid w:val="00DE7901"/>
    <w:rsid w:val="00DF0134"/>
    <w:rsid w:val="00DF14CE"/>
    <w:rsid w:val="00DF182B"/>
    <w:rsid w:val="00DF18E6"/>
    <w:rsid w:val="00DF2935"/>
    <w:rsid w:val="00DF391C"/>
    <w:rsid w:val="00DF429B"/>
    <w:rsid w:val="00DF42C4"/>
    <w:rsid w:val="00DF4F78"/>
    <w:rsid w:val="00DF529C"/>
    <w:rsid w:val="00DF5F81"/>
    <w:rsid w:val="00DF6728"/>
    <w:rsid w:val="00DF6A06"/>
    <w:rsid w:val="00DF7A6E"/>
    <w:rsid w:val="00DF7B22"/>
    <w:rsid w:val="00E00187"/>
    <w:rsid w:val="00E005E6"/>
    <w:rsid w:val="00E00DC1"/>
    <w:rsid w:val="00E012F2"/>
    <w:rsid w:val="00E021FD"/>
    <w:rsid w:val="00E029B1"/>
    <w:rsid w:val="00E02BDF"/>
    <w:rsid w:val="00E02E4C"/>
    <w:rsid w:val="00E04626"/>
    <w:rsid w:val="00E04C90"/>
    <w:rsid w:val="00E04DA5"/>
    <w:rsid w:val="00E04E1C"/>
    <w:rsid w:val="00E05657"/>
    <w:rsid w:val="00E05992"/>
    <w:rsid w:val="00E0639B"/>
    <w:rsid w:val="00E06D4B"/>
    <w:rsid w:val="00E07393"/>
    <w:rsid w:val="00E076B4"/>
    <w:rsid w:val="00E10A11"/>
    <w:rsid w:val="00E12051"/>
    <w:rsid w:val="00E12531"/>
    <w:rsid w:val="00E13327"/>
    <w:rsid w:val="00E14BCA"/>
    <w:rsid w:val="00E16F74"/>
    <w:rsid w:val="00E1726F"/>
    <w:rsid w:val="00E17AD0"/>
    <w:rsid w:val="00E2066C"/>
    <w:rsid w:val="00E21374"/>
    <w:rsid w:val="00E214F6"/>
    <w:rsid w:val="00E22407"/>
    <w:rsid w:val="00E226A1"/>
    <w:rsid w:val="00E22C0F"/>
    <w:rsid w:val="00E23E24"/>
    <w:rsid w:val="00E2463A"/>
    <w:rsid w:val="00E25131"/>
    <w:rsid w:val="00E25620"/>
    <w:rsid w:val="00E2605D"/>
    <w:rsid w:val="00E267AE"/>
    <w:rsid w:val="00E2697F"/>
    <w:rsid w:val="00E27F15"/>
    <w:rsid w:val="00E3070B"/>
    <w:rsid w:val="00E31015"/>
    <w:rsid w:val="00E312DF"/>
    <w:rsid w:val="00E31895"/>
    <w:rsid w:val="00E3236E"/>
    <w:rsid w:val="00E3258B"/>
    <w:rsid w:val="00E33C3A"/>
    <w:rsid w:val="00E33D0E"/>
    <w:rsid w:val="00E346D0"/>
    <w:rsid w:val="00E353F7"/>
    <w:rsid w:val="00E36C24"/>
    <w:rsid w:val="00E373B3"/>
    <w:rsid w:val="00E376A2"/>
    <w:rsid w:val="00E376D2"/>
    <w:rsid w:val="00E37A3C"/>
    <w:rsid w:val="00E411F9"/>
    <w:rsid w:val="00E421B8"/>
    <w:rsid w:val="00E422F6"/>
    <w:rsid w:val="00E423CB"/>
    <w:rsid w:val="00E425D5"/>
    <w:rsid w:val="00E4277A"/>
    <w:rsid w:val="00E43401"/>
    <w:rsid w:val="00E4407B"/>
    <w:rsid w:val="00E4448D"/>
    <w:rsid w:val="00E44677"/>
    <w:rsid w:val="00E45737"/>
    <w:rsid w:val="00E45771"/>
    <w:rsid w:val="00E45B42"/>
    <w:rsid w:val="00E45F16"/>
    <w:rsid w:val="00E4781A"/>
    <w:rsid w:val="00E47850"/>
    <w:rsid w:val="00E47F29"/>
    <w:rsid w:val="00E502D1"/>
    <w:rsid w:val="00E51DF6"/>
    <w:rsid w:val="00E524EF"/>
    <w:rsid w:val="00E52B4C"/>
    <w:rsid w:val="00E52DCD"/>
    <w:rsid w:val="00E538E2"/>
    <w:rsid w:val="00E53AC7"/>
    <w:rsid w:val="00E53FCA"/>
    <w:rsid w:val="00E53FCE"/>
    <w:rsid w:val="00E55039"/>
    <w:rsid w:val="00E56235"/>
    <w:rsid w:val="00E567B3"/>
    <w:rsid w:val="00E569DB"/>
    <w:rsid w:val="00E56C10"/>
    <w:rsid w:val="00E57A95"/>
    <w:rsid w:val="00E57CA4"/>
    <w:rsid w:val="00E57CBC"/>
    <w:rsid w:val="00E60453"/>
    <w:rsid w:val="00E60840"/>
    <w:rsid w:val="00E61BC4"/>
    <w:rsid w:val="00E61BFE"/>
    <w:rsid w:val="00E62674"/>
    <w:rsid w:val="00E62A43"/>
    <w:rsid w:val="00E62F6D"/>
    <w:rsid w:val="00E63A5C"/>
    <w:rsid w:val="00E659AA"/>
    <w:rsid w:val="00E66B9C"/>
    <w:rsid w:val="00E6737A"/>
    <w:rsid w:val="00E67F24"/>
    <w:rsid w:val="00E708FF"/>
    <w:rsid w:val="00E722A3"/>
    <w:rsid w:val="00E731BD"/>
    <w:rsid w:val="00E7457B"/>
    <w:rsid w:val="00E7651F"/>
    <w:rsid w:val="00E76830"/>
    <w:rsid w:val="00E772D8"/>
    <w:rsid w:val="00E774CE"/>
    <w:rsid w:val="00E77771"/>
    <w:rsid w:val="00E77B98"/>
    <w:rsid w:val="00E80533"/>
    <w:rsid w:val="00E81309"/>
    <w:rsid w:val="00E813FC"/>
    <w:rsid w:val="00E81668"/>
    <w:rsid w:val="00E81EA9"/>
    <w:rsid w:val="00E82212"/>
    <w:rsid w:val="00E83094"/>
    <w:rsid w:val="00E83CC9"/>
    <w:rsid w:val="00E83E90"/>
    <w:rsid w:val="00E84687"/>
    <w:rsid w:val="00E85262"/>
    <w:rsid w:val="00E8532E"/>
    <w:rsid w:val="00E85B8E"/>
    <w:rsid w:val="00E85EFC"/>
    <w:rsid w:val="00E864C6"/>
    <w:rsid w:val="00E86602"/>
    <w:rsid w:val="00E869F9"/>
    <w:rsid w:val="00E8702E"/>
    <w:rsid w:val="00E87B86"/>
    <w:rsid w:val="00E901AD"/>
    <w:rsid w:val="00E902BD"/>
    <w:rsid w:val="00E919CD"/>
    <w:rsid w:val="00E9299A"/>
    <w:rsid w:val="00E92BAF"/>
    <w:rsid w:val="00E945BF"/>
    <w:rsid w:val="00E946BD"/>
    <w:rsid w:val="00E9569B"/>
    <w:rsid w:val="00E95DB4"/>
    <w:rsid w:val="00E961F1"/>
    <w:rsid w:val="00E96AD7"/>
    <w:rsid w:val="00EA069D"/>
    <w:rsid w:val="00EA0B41"/>
    <w:rsid w:val="00EA0D30"/>
    <w:rsid w:val="00EA2ADF"/>
    <w:rsid w:val="00EA34BE"/>
    <w:rsid w:val="00EA4843"/>
    <w:rsid w:val="00EA4B8A"/>
    <w:rsid w:val="00EA5C89"/>
    <w:rsid w:val="00EA5F40"/>
    <w:rsid w:val="00EA6242"/>
    <w:rsid w:val="00EA6B59"/>
    <w:rsid w:val="00EA6E6B"/>
    <w:rsid w:val="00EA6FF3"/>
    <w:rsid w:val="00EA7969"/>
    <w:rsid w:val="00EA7D28"/>
    <w:rsid w:val="00EB01AE"/>
    <w:rsid w:val="00EB0581"/>
    <w:rsid w:val="00EB14AA"/>
    <w:rsid w:val="00EB1E5F"/>
    <w:rsid w:val="00EB20A6"/>
    <w:rsid w:val="00EB2CB9"/>
    <w:rsid w:val="00EB2D51"/>
    <w:rsid w:val="00EB35B9"/>
    <w:rsid w:val="00EB36AF"/>
    <w:rsid w:val="00EB409A"/>
    <w:rsid w:val="00EB413E"/>
    <w:rsid w:val="00EB439A"/>
    <w:rsid w:val="00EB5047"/>
    <w:rsid w:val="00EB5217"/>
    <w:rsid w:val="00EB5E5B"/>
    <w:rsid w:val="00EB689A"/>
    <w:rsid w:val="00EB68B1"/>
    <w:rsid w:val="00EB6CE7"/>
    <w:rsid w:val="00EB6D90"/>
    <w:rsid w:val="00EB7133"/>
    <w:rsid w:val="00EB79D4"/>
    <w:rsid w:val="00EC2124"/>
    <w:rsid w:val="00EC2EF8"/>
    <w:rsid w:val="00EC631C"/>
    <w:rsid w:val="00EC6913"/>
    <w:rsid w:val="00EC695A"/>
    <w:rsid w:val="00EC69FB"/>
    <w:rsid w:val="00EC7701"/>
    <w:rsid w:val="00EC7F7E"/>
    <w:rsid w:val="00ED05FB"/>
    <w:rsid w:val="00ED0A26"/>
    <w:rsid w:val="00ED129D"/>
    <w:rsid w:val="00ED19D6"/>
    <w:rsid w:val="00ED28EE"/>
    <w:rsid w:val="00ED2DC9"/>
    <w:rsid w:val="00ED4E8C"/>
    <w:rsid w:val="00ED570D"/>
    <w:rsid w:val="00ED57AA"/>
    <w:rsid w:val="00ED74D3"/>
    <w:rsid w:val="00ED7E05"/>
    <w:rsid w:val="00ED7E50"/>
    <w:rsid w:val="00EE2454"/>
    <w:rsid w:val="00EE2B52"/>
    <w:rsid w:val="00EE2D31"/>
    <w:rsid w:val="00EE2D94"/>
    <w:rsid w:val="00EE4755"/>
    <w:rsid w:val="00EE5AEE"/>
    <w:rsid w:val="00EE6949"/>
    <w:rsid w:val="00EE6951"/>
    <w:rsid w:val="00EE7378"/>
    <w:rsid w:val="00EF0709"/>
    <w:rsid w:val="00EF111B"/>
    <w:rsid w:val="00EF31ED"/>
    <w:rsid w:val="00EF36A8"/>
    <w:rsid w:val="00EF3790"/>
    <w:rsid w:val="00EF3C72"/>
    <w:rsid w:val="00EF3CC6"/>
    <w:rsid w:val="00EF41F1"/>
    <w:rsid w:val="00EF4BA0"/>
    <w:rsid w:val="00EF54B7"/>
    <w:rsid w:val="00EF5C52"/>
    <w:rsid w:val="00EF6580"/>
    <w:rsid w:val="00EF6947"/>
    <w:rsid w:val="00EF703B"/>
    <w:rsid w:val="00F00A6E"/>
    <w:rsid w:val="00F013B5"/>
    <w:rsid w:val="00F01AB5"/>
    <w:rsid w:val="00F01BCF"/>
    <w:rsid w:val="00F02331"/>
    <w:rsid w:val="00F02964"/>
    <w:rsid w:val="00F0309D"/>
    <w:rsid w:val="00F04191"/>
    <w:rsid w:val="00F0419A"/>
    <w:rsid w:val="00F041B5"/>
    <w:rsid w:val="00F04745"/>
    <w:rsid w:val="00F06A84"/>
    <w:rsid w:val="00F06B44"/>
    <w:rsid w:val="00F06D26"/>
    <w:rsid w:val="00F06DA7"/>
    <w:rsid w:val="00F075E1"/>
    <w:rsid w:val="00F07ACB"/>
    <w:rsid w:val="00F07C56"/>
    <w:rsid w:val="00F117F1"/>
    <w:rsid w:val="00F117F5"/>
    <w:rsid w:val="00F12108"/>
    <w:rsid w:val="00F12283"/>
    <w:rsid w:val="00F12928"/>
    <w:rsid w:val="00F12EA8"/>
    <w:rsid w:val="00F138BA"/>
    <w:rsid w:val="00F14649"/>
    <w:rsid w:val="00F14890"/>
    <w:rsid w:val="00F14A46"/>
    <w:rsid w:val="00F14AF3"/>
    <w:rsid w:val="00F14B14"/>
    <w:rsid w:val="00F15048"/>
    <w:rsid w:val="00F155B7"/>
    <w:rsid w:val="00F16211"/>
    <w:rsid w:val="00F16403"/>
    <w:rsid w:val="00F16A60"/>
    <w:rsid w:val="00F16D30"/>
    <w:rsid w:val="00F1753D"/>
    <w:rsid w:val="00F17A81"/>
    <w:rsid w:val="00F20351"/>
    <w:rsid w:val="00F20BDE"/>
    <w:rsid w:val="00F2170D"/>
    <w:rsid w:val="00F22306"/>
    <w:rsid w:val="00F225A1"/>
    <w:rsid w:val="00F23D3A"/>
    <w:rsid w:val="00F24A6A"/>
    <w:rsid w:val="00F25383"/>
    <w:rsid w:val="00F25F94"/>
    <w:rsid w:val="00F25FC7"/>
    <w:rsid w:val="00F2616A"/>
    <w:rsid w:val="00F26657"/>
    <w:rsid w:val="00F26D46"/>
    <w:rsid w:val="00F270BC"/>
    <w:rsid w:val="00F27112"/>
    <w:rsid w:val="00F27E08"/>
    <w:rsid w:val="00F32331"/>
    <w:rsid w:val="00F329BE"/>
    <w:rsid w:val="00F330D5"/>
    <w:rsid w:val="00F33B28"/>
    <w:rsid w:val="00F3422C"/>
    <w:rsid w:val="00F34C5F"/>
    <w:rsid w:val="00F351FA"/>
    <w:rsid w:val="00F35821"/>
    <w:rsid w:val="00F35FD1"/>
    <w:rsid w:val="00F36D6B"/>
    <w:rsid w:val="00F378BE"/>
    <w:rsid w:val="00F379A4"/>
    <w:rsid w:val="00F37BE1"/>
    <w:rsid w:val="00F4002D"/>
    <w:rsid w:val="00F40407"/>
    <w:rsid w:val="00F40DF5"/>
    <w:rsid w:val="00F40F3A"/>
    <w:rsid w:val="00F41223"/>
    <w:rsid w:val="00F4133D"/>
    <w:rsid w:val="00F437AA"/>
    <w:rsid w:val="00F43871"/>
    <w:rsid w:val="00F43A23"/>
    <w:rsid w:val="00F44879"/>
    <w:rsid w:val="00F454BE"/>
    <w:rsid w:val="00F45A85"/>
    <w:rsid w:val="00F45DA3"/>
    <w:rsid w:val="00F45EFB"/>
    <w:rsid w:val="00F46298"/>
    <w:rsid w:val="00F463BC"/>
    <w:rsid w:val="00F471A1"/>
    <w:rsid w:val="00F5239A"/>
    <w:rsid w:val="00F5370E"/>
    <w:rsid w:val="00F537E5"/>
    <w:rsid w:val="00F539AE"/>
    <w:rsid w:val="00F53CB4"/>
    <w:rsid w:val="00F53F54"/>
    <w:rsid w:val="00F544A6"/>
    <w:rsid w:val="00F548D0"/>
    <w:rsid w:val="00F5491A"/>
    <w:rsid w:val="00F54DC8"/>
    <w:rsid w:val="00F55A7D"/>
    <w:rsid w:val="00F57935"/>
    <w:rsid w:val="00F57BB9"/>
    <w:rsid w:val="00F60E09"/>
    <w:rsid w:val="00F611BA"/>
    <w:rsid w:val="00F611FD"/>
    <w:rsid w:val="00F6145F"/>
    <w:rsid w:val="00F630B2"/>
    <w:rsid w:val="00F644EA"/>
    <w:rsid w:val="00F6481C"/>
    <w:rsid w:val="00F65C6A"/>
    <w:rsid w:val="00F66A57"/>
    <w:rsid w:val="00F679F6"/>
    <w:rsid w:val="00F67D93"/>
    <w:rsid w:val="00F714E7"/>
    <w:rsid w:val="00F7170A"/>
    <w:rsid w:val="00F718CF"/>
    <w:rsid w:val="00F71B9B"/>
    <w:rsid w:val="00F72AD0"/>
    <w:rsid w:val="00F72B32"/>
    <w:rsid w:val="00F72D57"/>
    <w:rsid w:val="00F7367E"/>
    <w:rsid w:val="00F7445E"/>
    <w:rsid w:val="00F74CF1"/>
    <w:rsid w:val="00F74E7D"/>
    <w:rsid w:val="00F751D2"/>
    <w:rsid w:val="00F75878"/>
    <w:rsid w:val="00F75C82"/>
    <w:rsid w:val="00F75CCD"/>
    <w:rsid w:val="00F75DD6"/>
    <w:rsid w:val="00F76A68"/>
    <w:rsid w:val="00F772AC"/>
    <w:rsid w:val="00F7778F"/>
    <w:rsid w:val="00F77791"/>
    <w:rsid w:val="00F80C6F"/>
    <w:rsid w:val="00F80F05"/>
    <w:rsid w:val="00F81818"/>
    <w:rsid w:val="00F81CA9"/>
    <w:rsid w:val="00F821EF"/>
    <w:rsid w:val="00F83486"/>
    <w:rsid w:val="00F83EB5"/>
    <w:rsid w:val="00F84525"/>
    <w:rsid w:val="00F84AD7"/>
    <w:rsid w:val="00F864C9"/>
    <w:rsid w:val="00F902D8"/>
    <w:rsid w:val="00F908A9"/>
    <w:rsid w:val="00F92373"/>
    <w:rsid w:val="00F923E7"/>
    <w:rsid w:val="00F93869"/>
    <w:rsid w:val="00F9418F"/>
    <w:rsid w:val="00F94E8E"/>
    <w:rsid w:val="00F959F7"/>
    <w:rsid w:val="00F96976"/>
    <w:rsid w:val="00FA170C"/>
    <w:rsid w:val="00FA2B7F"/>
    <w:rsid w:val="00FA39A8"/>
    <w:rsid w:val="00FA3B72"/>
    <w:rsid w:val="00FA42F1"/>
    <w:rsid w:val="00FA4AE7"/>
    <w:rsid w:val="00FA4ED2"/>
    <w:rsid w:val="00FA5356"/>
    <w:rsid w:val="00FA5C4A"/>
    <w:rsid w:val="00FA77AB"/>
    <w:rsid w:val="00FB029C"/>
    <w:rsid w:val="00FB02F9"/>
    <w:rsid w:val="00FB0D24"/>
    <w:rsid w:val="00FB14B0"/>
    <w:rsid w:val="00FB1B26"/>
    <w:rsid w:val="00FB2764"/>
    <w:rsid w:val="00FB289C"/>
    <w:rsid w:val="00FB2BFE"/>
    <w:rsid w:val="00FB2EE4"/>
    <w:rsid w:val="00FB4668"/>
    <w:rsid w:val="00FB4B12"/>
    <w:rsid w:val="00FB53B3"/>
    <w:rsid w:val="00FB6193"/>
    <w:rsid w:val="00FB6491"/>
    <w:rsid w:val="00FB6856"/>
    <w:rsid w:val="00FB6B3E"/>
    <w:rsid w:val="00FB6CFD"/>
    <w:rsid w:val="00FB721B"/>
    <w:rsid w:val="00FB783C"/>
    <w:rsid w:val="00FB7BBD"/>
    <w:rsid w:val="00FB7C68"/>
    <w:rsid w:val="00FC09F2"/>
    <w:rsid w:val="00FC0F1D"/>
    <w:rsid w:val="00FC0F84"/>
    <w:rsid w:val="00FC47DA"/>
    <w:rsid w:val="00FC4951"/>
    <w:rsid w:val="00FC4C31"/>
    <w:rsid w:val="00FC5357"/>
    <w:rsid w:val="00FC657D"/>
    <w:rsid w:val="00FC69E7"/>
    <w:rsid w:val="00FC6E32"/>
    <w:rsid w:val="00FC6E6E"/>
    <w:rsid w:val="00FC7A75"/>
    <w:rsid w:val="00FC7BA6"/>
    <w:rsid w:val="00FD0409"/>
    <w:rsid w:val="00FD059A"/>
    <w:rsid w:val="00FD0D88"/>
    <w:rsid w:val="00FD2226"/>
    <w:rsid w:val="00FD27AC"/>
    <w:rsid w:val="00FD3267"/>
    <w:rsid w:val="00FD326A"/>
    <w:rsid w:val="00FD3384"/>
    <w:rsid w:val="00FD33B6"/>
    <w:rsid w:val="00FD437F"/>
    <w:rsid w:val="00FD4DAD"/>
    <w:rsid w:val="00FD58A3"/>
    <w:rsid w:val="00FD5D44"/>
    <w:rsid w:val="00FD72B7"/>
    <w:rsid w:val="00FD75D1"/>
    <w:rsid w:val="00FD7D6C"/>
    <w:rsid w:val="00FE05FC"/>
    <w:rsid w:val="00FE0A1F"/>
    <w:rsid w:val="00FE1556"/>
    <w:rsid w:val="00FE1D1F"/>
    <w:rsid w:val="00FE1DFF"/>
    <w:rsid w:val="00FE1E2D"/>
    <w:rsid w:val="00FE2381"/>
    <w:rsid w:val="00FE38B8"/>
    <w:rsid w:val="00FE3E9A"/>
    <w:rsid w:val="00FE5648"/>
    <w:rsid w:val="00FE5B9E"/>
    <w:rsid w:val="00FE77BD"/>
    <w:rsid w:val="00FE7F51"/>
    <w:rsid w:val="00FF00C9"/>
    <w:rsid w:val="00FF01BA"/>
    <w:rsid w:val="00FF0575"/>
    <w:rsid w:val="00FF0E65"/>
    <w:rsid w:val="00FF1279"/>
    <w:rsid w:val="00FF1292"/>
    <w:rsid w:val="00FF1F3A"/>
    <w:rsid w:val="00FF3277"/>
    <w:rsid w:val="00FF3844"/>
    <w:rsid w:val="00FF3AC6"/>
    <w:rsid w:val="00FF53D0"/>
    <w:rsid w:val="00FF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ecimalSymbol w:val=","/>
  <w:listSeparator w:val=";"/>
  <w14:docId w14:val="2D655DFE"/>
  <w15:docId w15:val="{D743E830-6152-4BB8-B709-E62EED7A3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de-DE" w:eastAsia="en-US" w:bidi="ar-SA"/>
      </w:rPr>
    </w:rPrDefault>
    <w:pPrDefault>
      <w:pPr>
        <w:spacing w:after="360" w:line="300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2" w:qFormat="1"/>
    <w:lsdException w:name="heading 2" w:locked="0" w:semiHidden="1" w:uiPriority="2" w:unhideWhenUsed="1" w:qFormat="1"/>
    <w:lsdException w:name="heading 3" w:locked="0" w:semiHidden="1" w:uiPriority="2" w:unhideWhenUsed="1" w:qFormat="1"/>
    <w:lsdException w:name="heading 4" w:locked="0" w:semiHidden="1" w:uiPriority="2" w:unhideWhenUsed="1" w:qFormat="1"/>
    <w:lsdException w:name="heading 5" w:semiHidden="1" w:uiPriority="2" w:unhideWhenUsed="1"/>
    <w:lsdException w:name="heading 6" w:semiHidden="1" w:uiPriority="2" w:unhideWhenUsed="1" w:qFormat="1"/>
    <w:lsdException w:name="heading 7" w:semiHidden="1" w:uiPriority="2" w:unhideWhenUsed="1" w:qFormat="1"/>
    <w:lsdException w:name="heading 8" w:semiHidden="1" w:uiPriority="2" w:unhideWhenUsed="1" w:qFormat="1"/>
    <w:lsdException w:name="heading 9" w:semiHidden="1" w:uiPriority="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locked="0" w:semiHidden="1" w:uiPriority="57" w:unhideWhenUsed="1"/>
    <w:lsdException w:name="annotation text" w:semiHidden="1" w:unhideWhenUsed="1"/>
    <w:lsdException w:name="header" w:semiHidden="1" w:unhideWhenUsed="1"/>
    <w:lsdException w:name="footer" w:locked="0" w:semiHidden="1" w:uiPriority="57" w:unhideWhenUsed="1"/>
    <w:lsdException w:name="index heading" w:semiHidden="1" w:unhideWhenUsed="1"/>
    <w:lsdException w:name="caption" w:locked="0" w:semiHidden="1" w:uiPriority="4" w:unhideWhenUsed="1" w:qFormat="1"/>
    <w:lsdException w:name="table of figures" w:locked="0" w:semiHidden="1" w:uiPriority="40" w:unhideWhenUsed="1"/>
    <w:lsdException w:name="envelope address" w:semiHidden="1" w:unhideWhenUsed="1"/>
    <w:lsdException w:name="envelope return" w:semiHidden="1" w:unhideWhenUsed="1"/>
    <w:lsdException w:name="footnote reference" w:semiHidden="1" w:uiPriority="57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0" w:semiHidden="1" w:uiPriority="9" w:unhideWhenUsed="1" w:qFormat="1"/>
    <w:lsdException w:name="List Number" w:locked="0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0" w:semiHidden="1" w:uiPriority="10" w:unhideWhenUsed="1" w:qFormat="1"/>
    <w:lsdException w:name="List Bullet 3" w:locked="0" w:semiHidden="1" w:uiPriority="10" w:unhideWhenUsed="1" w:qFormat="1"/>
    <w:lsdException w:name="List Bullet 4" w:semiHidden="1" w:uiPriority="10" w:unhideWhenUsed="1"/>
    <w:lsdException w:name="List Bullet 5" w:semiHidden="1" w:uiPriority="10" w:unhideWhenUsed="1"/>
    <w:lsdException w:name="List Number 2" w:locked="0" w:semiHidden="1" w:uiPriority="12" w:unhideWhenUsed="1" w:qFormat="1"/>
    <w:lsdException w:name="List Number 3" w:locked="0" w:semiHidden="1" w:uiPriority="12" w:unhideWhenUsed="1" w:qFormat="1"/>
    <w:lsdException w:name="List Number 4" w:semiHidden="1" w:uiPriority="12" w:unhideWhenUsed="1"/>
    <w:lsdException w:name="List Number 5" w:semiHidden="1" w:uiPriority="12" w:unhideWhenUsed="1"/>
    <w:lsdException w:name="Title" w:locked="0" w:uiPriority="29"/>
    <w:lsdException w:name="Closing" w:semiHidden="1" w:uiPriority="46" w:unhideWhenUsed="1" w:qFormat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locked="0" w:semiHidden="1" w:uiPriority="13" w:unhideWhenUsed="1" w:qFormat="1"/>
    <w:lsdException w:name="List Continue 2" w:locked="0" w:semiHidden="1" w:uiPriority="14" w:unhideWhenUsed="1" w:qFormat="1"/>
    <w:lsdException w:name="List Continue 3" w:locked="0" w:semiHidden="1" w:uiPriority="14" w:unhideWhenUsed="1" w:qFormat="1"/>
    <w:lsdException w:name="List Continue 4" w:semiHidden="1" w:uiPriority="15"/>
    <w:lsdException w:name="List Continue 5" w:semiHidden="1" w:uiPriority="15"/>
    <w:lsdException w:name="Message Header" w:semiHidden="1" w:unhideWhenUsed="1"/>
    <w:lsdException w:name="Subtitle" w:locked="0" w:uiPriority="29"/>
    <w:lsdException w:name="Salutation" w:semiHidden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semiHidden="1" w:unhideWhenUsed="1"/>
    <w:lsdException w:name="Strong" w:locked="0" w:uiPriority="1" w:qFormat="1"/>
    <w:lsdException w:name="Emphasis" w:uiPriority="59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0" w:uiPriority="0"/>
    <w:lsdException w:name="Table Theme" w:semiHidden="1" w:unhideWhenUsed="1"/>
    <w:lsdException w:name="Placeholder Text" w:semiHidden="1"/>
    <w:lsdException w:name="No Spacing" w:locked="0" w:uiPriority="0" w:qFormat="1"/>
    <w:lsdException w:name="Light Shading" w:locked="0" w:uiPriority="60"/>
    <w:lsdException w:name="Light List" w:locked="0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54"/>
    <w:lsdException w:name="Quote" w:locked="0" w:uiPriority="2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locked="0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locked="0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locked="0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59"/>
    <w:lsdException w:name="Intense Emphasis" w:uiPriority="21"/>
    <w:lsdException w:name="Subtle Reference" w:uiPriority="31"/>
    <w:lsdException w:name="Intense Reference" w:uiPriority="32"/>
    <w:lsdException w:name="Book Title" w:semiHidden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Standard">
    <w:name w:val="Normal"/>
    <w:qFormat/>
    <w:rsid w:val="00E373B3"/>
    <w:pPr>
      <w:suppressAutoHyphens/>
    </w:pPr>
  </w:style>
  <w:style w:type="paragraph" w:styleId="berschrift1">
    <w:name w:val="heading 1"/>
    <w:aliases w:val="Ü1"/>
    <w:basedOn w:val="Standard"/>
    <w:next w:val="Standard"/>
    <w:link w:val="berschrift1Zchn"/>
    <w:uiPriority w:val="2"/>
    <w:semiHidden/>
    <w:qFormat/>
    <w:locked/>
    <w:rsid w:val="00FE7F51"/>
    <w:pPr>
      <w:keepNext/>
      <w:pageBreakBefore/>
      <w:spacing w:after="690" w:line="690" w:lineRule="exact"/>
      <w:outlineLvl w:val="0"/>
    </w:pPr>
    <w:rPr>
      <w:rFonts w:asciiTheme="majorHAnsi" w:hAnsiTheme="majorHAnsi"/>
      <w:bCs/>
      <w:color w:val="E1320F" w:themeColor="text2"/>
      <w:sz w:val="56"/>
      <w:szCs w:val="22"/>
    </w:rPr>
  </w:style>
  <w:style w:type="paragraph" w:styleId="berschrift2">
    <w:name w:val="heading 2"/>
    <w:aliases w:val="Ü2"/>
    <w:basedOn w:val="berschrift1"/>
    <w:next w:val="Standard"/>
    <w:link w:val="berschrift2Zchn"/>
    <w:uiPriority w:val="2"/>
    <w:qFormat/>
    <w:rsid w:val="00106D99"/>
    <w:pPr>
      <w:keepLines/>
      <w:pageBreakBefore w:val="0"/>
      <w:spacing w:before="360" w:after="180" w:line="264" w:lineRule="auto"/>
      <w:outlineLvl w:val="1"/>
    </w:pPr>
    <w:rPr>
      <w:b/>
      <w:color w:val="auto"/>
      <w:sz w:val="31"/>
      <w:szCs w:val="31"/>
    </w:rPr>
  </w:style>
  <w:style w:type="paragraph" w:styleId="berschrift3">
    <w:name w:val="heading 3"/>
    <w:aliases w:val="Ü3"/>
    <w:basedOn w:val="berschrift2"/>
    <w:next w:val="Standard"/>
    <w:link w:val="berschrift3Zchn"/>
    <w:uiPriority w:val="2"/>
    <w:qFormat/>
    <w:rsid w:val="0035301B"/>
    <w:pPr>
      <w:spacing w:after="0"/>
      <w:outlineLvl w:val="2"/>
    </w:pPr>
    <w:rPr>
      <w:sz w:val="28"/>
    </w:rPr>
  </w:style>
  <w:style w:type="paragraph" w:styleId="berschrift4">
    <w:name w:val="heading 4"/>
    <w:aliases w:val="Ü4"/>
    <w:basedOn w:val="berschrift3"/>
    <w:next w:val="Standard"/>
    <w:link w:val="berschrift4Zchn"/>
    <w:uiPriority w:val="2"/>
    <w:qFormat/>
    <w:rsid w:val="006264DC"/>
    <w:pPr>
      <w:spacing w:line="288" w:lineRule="auto"/>
      <w:outlineLvl w:val="3"/>
    </w:pPr>
    <w:rPr>
      <w:sz w:val="25"/>
    </w:rPr>
  </w:style>
  <w:style w:type="paragraph" w:styleId="berschrift5">
    <w:name w:val="heading 5"/>
    <w:aliases w:val="Ü5"/>
    <w:basedOn w:val="berschrift4"/>
    <w:next w:val="Standard"/>
    <w:link w:val="berschrift5Zchn"/>
    <w:uiPriority w:val="2"/>
    <w:semiHidden/>
    <w:locked/>
    <w:rsid w:val="00106C4B"/>
    <w:pPr>
      <w:outlineLvl w:val="4"/>
    </w:pPr>
    <w:rPr>
      <w:color w:val="404040" w:themeColor="text1" w:themeTint="BF"/>
    </w:rPr>
  </w:style>
  <w:style w:type="paragraph" w:styleId="berschrift6">
    <w:name w:val="heading 6"/>
    <w:basedOn w:val="Standard"/>
    <w:next w:val="Standard"/>
    <w:link w:val="berschrift6Zchn"/>
    <w:uiPriority w:val="2"/>
    <w:semiHidden/>
    <w:qFormat/>
    <w:locked/>
    <w:rsid w:val="00FE7F51"/>
    <w:pPr>
      <w:pBdr>
        <w:bottom w:val="dotted" w:sz="6" w:space="1" w:color="CA0237" w:themeColor="accent1"/>
      </w:pBdr>
      <w:spacing w:before="300" w:after="0"/>
      <w:outlineLvl w:val="5"/>
    </w:pPr>
    <w:rPr>
      <w:caps/>
      <w:color w:val="970128" w:themeColor="accent1" w:themeShade="BF"/>
      <w:spacing w:val="10"/>
      <w:szCs w:val="22"/>
    </w:rPr>
  </w:style>
  <w:style w:type="paragraph" w:styleId="berschrift7">
    <w:name w:val="heading 7"/>
    <w:basedOn w:val="Standard"/>
    <w:next w:val="Standard"/>
    <w:link w:val="berschrift7Zchn"/>
    <w:uiPriority w:val="2"/>
    <w:semiHidden/>
    <w:qFormat/>
    <w:locked/>
    <w:rsid w:val="00FE7F51"/>
    <w:pPr>
      <w:spacing w:before="300" w:after="0"/>
      <w:outlineLvl w:val="6"/>
    </w:pPr>
    <w:rPr>
      <w:caps/>
      <w:color w:val="970128" w:themeColor="accent1" w:themeShade="BF"/>
      <w:spacing w:val="10"/>
      <w:szCs w:val="22"/>
    </w:rPr>
  </w:style>
  <w:style w:type="paragraph" w:styleId="berschrift8">
    <w:name w:val="heading 8"/>
    <w:basedOn w:val="Standard"/>
    <w:next w:val="Standard"/>
    <w:link w:val="berschrift8Zchn"/>
    <w:uiPriority w:val="2"/>
    <w:semiHidden/>
    <w:qFormat/>
    <w:locked/>
    <w:rsid w:val="00FE7F51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erschrift9">
    <w:name w:val="heading 9"/>
    <w:basedOn w:val="Standard"/>
    <w:next w:val="Standard"/>
    <w:link w:val="berschrift9Zchn"/>
    <w:uiPriority w:val="2"/>
    <w:semiHidden/>
    <w:qFormat/>
    <w:locked/>
    <w:rsid w:val="00FE7F51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endedaten">
    <w:name w:val="Absendedaten"/>
    <w:basedOn w:val="KeinLeerraum"/>
    <w:uiPriority w:val="49"/>
    <w:semiHidden/>
    <w:qFormat/>
    <w:locked/>
    <w:rsid w:val="00FE7F51"/>
    <w:pPr>
      <w:spacing w:line="240" w:lineRule="exact"/>
    </w:pPr>
    <w:rPr>
      <w:sz w:val="18"/>
      <w:szCs w:val="16"/>
    </w:rPr>
  </w:style>
  <w:style w:type="paragraph" w:styleId="Verzeichnis1">
    <w:name w:val="toc 1"/>
    <w:basedOn w:val="Standard"/>
    <w:next w:val="Standard"/>
    <w:autoRedefine/>
    <w:uiPriority w:val="39"/>
    <w:semiHidden/>
    <w:locked/>
    <w:rsid w:val="00FE7F51"/>
    <w:pPr>
      <w:tabs>
        <w:tab w:val="left" w:pos="284"/>
        <w:tab w:val="right" w:leader="dot" w:pos="7297"/>
      </w:tabs>
      <w:spacing w:after="156"/>
    </w:pPr>
    <w:rPr>
      <w:color w:val="E1320F" w:themeColor="text2"/>
    </w:rPr>
  </w:style>
  <w:style w:type="paragraph" w:styleId="Fuzeile">
    <w:name w:val="footer"/>
    <w:basedOn w:val="Standard"/>
    <w:link w:val="FuzeileZchn"/>
    <w:uiPriority w:val="57"/>
    <w:rsid w:val="00867213"/>
    <w:pPr>
      <w:tabs>
        <w:tab w:val="right" w:pos="8845"/>
      </w:tabs>
      <w:spacing w:after="0"/>
    </w:pPr>
    <w:rPr>
      <w:sz w:val="18"/>
      <w:szCs w:val="15"/>
    </w:rPr>
  </w:style>
  <w:style w:type="character" w:customStyle="1" w:styleId="FuzeileZchn">
    <w:name w:val="Fußzeile Zchn"/>
    <w:basedOn w:val="Absatz-Standardschriftart"/>
    <w:link w:val="Fuzeile"/>
    <w:uiPriority w:val="57"/>
    <w:rsid w:val="00867213"/>
    <w:rPr>
      <w:sz w:val="18"/>
      <w:szCs w:val="15"/>
    </w:rPr>
  </w:style>
  <w:style w:type="paragraph" w:styleId="KeinLeerraum">
    <w:name w:val="No Spacing"/>
    <w:basedOn w:val="Standard"/>
    <w:link w:val="KeinLeerraumZchn"/>
    <w:qFormat/>
    <w:rsid w:val="00FE7F51"/>
    <w:pPr>
      <w:spacing w:after="0"/>
    </w:pPr>
  </w:style>
  <w:style w:type="character" w:customStyle="1" w:styleId="berschrift1Zchn">
    <w:name w:val="Überschrift 1 Zchn"/>
    <w:aliases w:val="Ü1 Zchn"/>
    <w:basedOn w:val="Absatz-Standardschriftart"/>
    <w:link w:val="berschrift1"/>
    <w:uiPriority w:val="2"/>
    <w:semiHidden/>
    <w:rsid w:val="00FE7F51"/>
    <w:rPr>
      <w:rFonts w:asciiTheme="majorHAnsi" w:hAnsiTheme="majorHAnsi"/>
      <w:bCs/>
      <w:color w:val="E1320F" w:themeColor="text2"/>
      <w:sz w:val="56"/>
      <w:szCs w:val="22"/>
    </w:rPr>
  </w:style>
  <w:style w:type="character" w:customStyle="1" w:styleId="berschrift2Zchn">
    <w:name w:val="Überschrift 2 Zchn"/>
    <w:aliases w:val="Ü2 Zchn"/>
    <w:basedOn w:val="Absatz-Standardschriftart"/>
    <w:link w:val="berschrift2"/>
    <w:uiPriority w:val="2"/>
    <w:rsid w:val="00106D99"/>
    <w:rPr>
      <w:rFonts w:asciiTheme="majorHAnsi" w:hAnsiTheme="majorHAnsi"/>
      <w:b/>
      <w:bCs/>
      <w:sz w:val="31"/>
      <w:szCs w:val="31"/>
    </w:rPr>
  </w:style>
  <w:style w:type="character" w:customStyle="1" w:styleId="berschrift3Zchn">
    <w:name w:val="Überschrift 3 Zchn"/>
    <w:aliases w:val="Ü3 Zchn"/>
    <w:basedOn w:val="Absatz-Standardschriftart"/>
    <w:link w:val="berschrift3"/>
    <w:uiPriority w:val="2"/>
    <w:rsid w:val="0035301B"/>
    <w:rPr>
      <w:rFonts w:asciiTheme="majorHAnsi" w:hAnsiTheme="majorHAnsi"/>
      <w:b/>
      <w:bCs/>
      <w:sz w:val="28"/>
      <w:szCs w:val="31"/>
    </w:rPr>
  </w:style>
  <w:style w:type="character" w:customStyle="1" w:styleId="berschrift4Zchn">
    <w:name w:val="Überschrift 4 Zchn"/>
    <w:aliases w:val="Ü4 Zchn"/>
    <w:basedOn w:val="Absatz-Standardschriftart"/>
    <w:link w:val="berschrift4"/>
    <w:uiPriority w:val="2"/>
    <w:rsid w:val="006264DC"/>
    <w:rPr>
      <w:rFonts w:asciiTheme="majorHAnsi" w:hAnsiTheme="majorHAnsi"/>
      <w:b/>
      <w:bCs/>
      <w:sz w:val="25"/>
      <w:szCs w:val="31"/>
    </w:rPr>
  </w:style>
  <w:style w:type="character" w:customStyle="1" w:styleId="berschrift5Zchn">
    <w:name w:val="Überschrift 5 Zchn"/>
    <w:aliases w:val="Ü5 Zchn"/>
    <w:basedOn w:val="Absatz-Standardschriftart"/>
    <w:link w:val="berschrift5"/>
    <w:uiPriority w:val="2"/>
    <w:semiHidden/>
    <w:rsid w:val="00152BFD"/>
    <w:rPr>
      <w:rFonts w:asciiTheme="majorHAnsi" w:hAnsiTheme="majorHAnsi"/>
      <w:b/>
      <w:bCs/>
      <w:color w:val="404040" w:themeColor="text1" w:themeTint="BF"/>
      <w:sz w:val="25"/>
      <w:szCs w:val="31"/>
    </w:rPr>
  </w:style>
  <w:style w:type="character" w:customStyle="1" w:styleId="berschrift6Zchn">
    <w:name w:val="Überschrift 6 Zchn"/>
    <w:basedOn w:val="Absatz-Standardschriftart"/>
    <w:link w:val="berschrift6"/>
    <w:uiPriority w:val="2"/>
    <w:semiHidden/>
    <w:rsid w:val="00FE7F51"/>
    <w:rPr>
      <w:caps/>
      <w:color w:val="970128" w:themeColor="accent1" w:themeShade="BF"/>
      <w:spacing w:val="10"/>
      <w:sz w:val="24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2"/>
    <w:semiHidden/>
    <w:rsid w:val="00FE7F51"/>
    <w:rPr>
      <w:caps/>
      <w:color w:val="970128" w:themeColor="accent1" w:themeShade="BF"/>
      <w:spacing w:val="10"/>
      <w:sz w:val="24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2"/>
    <w:semiHidden/>
    <w:rsid w:val="00FE7F51"/>
    <w:rPr>
      <w:caps/>
      <w:spacing w:val="10"/>
      <w:sz w:val="18"/>
      <w:szCs w:val="18"/>
    </w:rPr>
  </w:style>
  <w:style w:type="character" w:customStyle="1" w:styleId="berschrift9Zchn">
    <w:name w:val="Überschrift 9 Zchn"/>
    <w:basedOn w:val="Absatz-Standardschriftart"/>
    <w:link w:val="berschrift9"/>
    <w:uiPriority w:val="2"/>
    <w:semiHidden/>
    <w:rsid w:val="00FE7F51"/>
    <w:rPr>
      <w:i/>
      <w:caps/>
      <w:spacing w:val="10"/>
      <w:sz w:val="18"/>
      <w:szCs w:val="18"/>
    </w:rPr>
  </w:style>
  <w:style w:type="paragraph" w:styleId="Beschriftung">
    <w:name w:val="caption"/>
    <w:basedOn w:val="Standard"/>
    <w:next w:val="Standard"/>
    <w:uiPriority w:val="4"/>
    <w:qFormat/>
    <w:rsid w:val="00110A66"/>
    <w:pPr>
      <w:keepNext/>
      <w:spacing w:before="180" w:after="0"/>
    </w:pPr>
    <w:rPr>
      <w:bCs/>
      <w:color w:val="404040" w:themeColor="text1" w:themeTint="BF"/>
      <w:szCs w:val="16"/>
    </w:rPr>
  </w:style>
  <w:style w:type="paragraph" w:customStyle="1" w:styleId="ProgrammWannWas">
    <w:name w:val="Programm Wann Was"/>
    <w:aliases w:val="P-Wann-Was"/>
    <w:basedOn w:val="Standard"/>
    <w:uiPriority w:val="23"/>
    <w:qFormat/>
    <w:rsid w:val="00FE7F51"/>
    <w:pPr>
      <w:ind w:left="1888" w:hanging="1888"/>
    </w:pPr>
    <w:rPr>
      <w:rFonts w:eastAsia="Times New Roman" w:cs="Times New Roman"/>
      <w:szCs w:val="22"/>
      <w:lang w:eastAsia="de-AT"/>
    </w:rPr>
  </w:style>
  <w:style w:type="character" w:styleId="Fett">
    <w:name w:val="Strong"/>
    <w:uiPriority w:val="1"/>
    <w:qFormat/>
    <w:rsid w:val="00FE7F51"/>
    <w:rPr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locked/>
    <w:rsid w:val="00FE7F51"/>
    <w:pPr>
      <w:spacing w:line="240" w:lineRule="auto"/>
    </w:pPr>
    <w:rPr>
      <w:sz w:val="20"/>
    </w:rPr>
  </w:style>
  <w:style w:type="paragraph" w:styleId="Listenabsatz">
    <w:name w:val="List Paragraph"/>
    <w:basedOn w:val="Standard"/>
    <w:uiPriority w:val="54"/>
    <w:rsid w:val="007F7775"/>
    <w:pPr>
      <w:numPr>
        <w:numId w:val="11"/>
      </w:numPr>
      <w:ind w:left="397" w:hanging="397"/>
      <w:contextualSpacing/>
    </w:pPr>
  </w:style>
  <w:style w:type="paragraph" w:styleId="Zitat">
    <w:name w:val="Quote"/>
    <w:basedOn w:val="Standard"/>
    <w:next w:val="Standard"/>
    <w:link w:val="ZitatZchn"/>
    <w:uiPriority w:val="20"/>
    <w:qFormat/>
    <w:rsid w:val="00FE7F51"/>
    <w:pPr>
      <w:ind w:left="397" w:right="794"/>
    </w:pPr>
    <w:rPr>
      <w:iCs/>
      <w:color w:val="E1320F" w:themeColor="text2"/>
      <w:sz w:val="25"/>
    </w:rPr>
  </w:style>
  <w:style w:type="character" w:customStyle="1" w:styleId="ZitatZchn">
    <w:name w:val="Zitat Zchn"/>
    <w:basedOn w:val="Absatz-Standardschriftart"/>
    <w:link w:val="Zitat"/>
    <w:uiPriority w:val="20"/>
    <w:rsid w:val="00FE7F51"/>
    <w:rPr>
      <w:iCs/>
      <w:color w:val="E1320F" w:themeColor="text2"/>
      <w:sz w:val="25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locked/>
    <w:rsid w:val="00FE7F51"/>
    <w:pPr>
      <w:pBdr>
        <w:top w:val="single" w:sz="4" w:space="10" w:color="CA0237" w:themeColor="accent1"/>
        <w:left w:val="single" w:sz="4" w:space="10" w:color="CA0237" w:themeColor="accent1"/>
      </w:pBdr>
      <w:spacing w:after="0"/>
      <w:ind w:left="1296" w:right="1152"/>
      <w:jc w:val="both"/>
    </w:pPr>
    <w:rPr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FE7F51"/>
    <w:rPr>
      <w:i/>
      <w:iCs/>
      <w:sz w:val="24"/>
      <w:szCs w:val="24"/>
    </w:rPr>
  </w:style>
  <w:style w:type="character" w:styleId="IntensiveHervorhebung">
    <w:name w:val="Intense Emphasis"/>
    <w:uiPriority w:val="21"/>
    <w:semiHidden/>
    <w:locked/>
    <w:rsid w:val="00FE7F51"/>
    <w:rPr>
      <w:b/>
      <w:bCs/>
      <w:caps/>
      <w:smallCaps w:val="0"/>
      <w:color w:val="E1320F" w:themeColor="text2"/>
      <w:spacing w:val="0"/>
    </w:rPr>
  </w:style>
  <w:style w:type="paragraph" w:customStyle="1" w:styleId="KennZ">
    <w:name w:val="KennZ"/>
    <w:basedOn w:val="GZ"/>
    <w:uiPriority w:val="49"/>
    <w:semiHidden/>
    <w:qFormat/>
    <w:locked/>
    <w:rsid w:val="00FE7F51"/>
    <w:pPr>
      <w:spacing w:after="345"/>
    </w:pPr>
    <w:rPr>
      <w:b/>
      <w:caps/>
    </w:rPr>
  </w:style>
  <w:style w:type="character" w:styleId="IntensiverVerweis">
    <w:name w:val="Intense Reference"/>
    <w:uiPriority w:val="32"/>
    <w:semiHidden/>
    <w:locked/>
    <w:rsid w:val="00FE7F51"/>
    <w:rPr>
      <w:b/>
      <w:bCs/>
      <w:i/>
      <w:iCs/>
      <w:caps/>
      <w:color w:val="CA0237" w:themeColor="accent1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locked/>
    <w:rsid w:val="00FE7F51"/>
    <w:pPr>
      <w:outlineLvl w:val="9"/>
    </w:pPr>
  </w:style>
  <w:style w:type="paragraph" w:customStyle="1" w:styleId="PersonalName">
    <w:name w:val="Personal Name"/>
    <w:basedOn w:val="Standard"/>
    <w:uiPriority w:val="99"/>
    <w:semiHidden/>
    <w:locked/>
    <w:rsid w:val="00FE7F51"/>
    <w:pPr>
      <w:spacing w:before="720"/>
    </w:pPr>
    <w:rPr>
      <w:b/>
      <w:color w:val="000000"/>
      <w:spacing w:val="10"/>
      <w:kern w:val="28"/>
      <w:sz w:val="28"/>
      <w:szCs w:val="28"/>
    </w:rPr>
  </w:style>
  <w:style w:type="character" w:customStyle="1" w:styleId="KeinLeerraumZchn">
    <w:name w:val="Kein Leerraum Zchn"/>
    <w:basedOn w:val="Absatz-Standardschriftart"/>
    <w:link w:val="KeinLeerraum"/>
    <w:rsid w:val="00FE7F51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locked/>
    <w:rsid w:val="00FE7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E7F51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A4156A"/>
    <w:pPr>
      <w:spacing w:after="0" w:line="264" w:lineRule="auto"/>
    </w:pPr>
    <w:rPr>
      <w:sz w:val="21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blStylePr w:type="firstRow">
      <w:tblPr/>
      <w:tcPr>
        <w:shd w:val="clear" w:color="auto" w:fill="E6EFF3" w:themeFill="background1"/>
      </w:tcPr>
    </w:tblStylePr>
  </w:style>
  <w:style w:type="character" w:styleId="Hyperlink">
    <w:name w:val="Hyperlink"/>
    <w:basedOn w:val="Absatz-Standardschriftart"/>
    <w:uiPriority w:val="99"/>
    <w:qFormat/>
    <w:rsid w:val="00FE7F51"/>
    <w:rPr>
      <w:color w:val="auto"/>
      <w:u w:val="single"/>
    </w:rPr>
  </w:style>
  <w:style w:type="paragraph" w:styleId="Kopfzeile">
    <w:name w:val="header"/>
    <w:basedOn w:val="Standard"/>
    <w:link w:val="KopfzeileZchn"/>
    <w:uiPriority w:val="99"/>
    <w:semiHidden/>
    <w:locked/>
    <w:rsid w:val="00FE7F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C23ED8"/>
    <w:rPr>
      <w:sz w:val="24"/>
      <w:szCs w:val="24"/>
    </w:rPr>
  </w:style>
  <w:style w:type="paragraph" w:customStyle="1" w:styleId="Grussformel">
    <w:name w:val="Grussformel"/>
    <w:basedOn w:val="KeinLeerraum"/>
    <w:uiPriority w:val="49"/>
    <w:semiHidden/>
    <w:qFormat/>
    <w:locked/>
    <w:rsid w:val="0020132D"/>
    <w:pPr>
      <w:spacing w:before="285" w:after="285"/>
    </w:pPr>
    <w:rPr>
      <w:szCs w:val="23"/>
    </w:rPr>
  </w:style>
  <w:style w:type="paragraph" w:customStyle="1" w:styleId="Logoabsatz">
    <w:name w:val="Logoabsatz"/>
    <w:basedOn w:val="KeinLeerraum"/>
    <w:uiPriority w:val="49"/>
    <w:semiHidden/>
    <w:locked/>
    <w:rsid w:val="0020132D"/>
    <w:pPr>
      <w:spacing w:after="1840" w:line="240" w:lineRule="auto"/>
    </w:pPr>
    <w:rPr>
      <w:noProof/>
      <w:lang w:eastAsia="de-AT"/>
    </w:rPr>
  </w:style>
  <w:style w:type="character" w:styleId="Platzhaltertext">
    <w:name w:val="Placeholder Text"/>
    <w:basedOn w:val="Absatz-Standardschriftart"/>
    <w:uiPriority w:val="99"/>
    <w:semiHidden/>
    <w:locked/>
    <w:rsid w:val="00FE7F51"/>
    <w:rPr>
      <w:color w:val="808080"/>
    </w:rPr>
  </w:style>
  <w:style w:type="paragraph" w:styleId="Titel">
    <w:name w:val="Title"/>
    <w:basedOn w:val="Standard"/>
    <w:next w:val="Untertitel"/>
    <w:link w:val="TitelZchn"/>
    <w:uiPriority w:val="29"/>
    <w:rsid w:val="00061C66"/>
    <w:pPr>
      <w:spacing w:line="264" w:lineRule="auto"/>
      <w:outlineLvl w:val="0"/>
    </w:pPr>
    <w:rPr>
      <w:rFonts w:eastAsia="Calibri" w:cs="Times New Roman"/>
      <w:b/>
      <w:sz w:val="48"/>
      <w:szCs w:val="60"/>
    </w:rPr>
  </w:style>
  <w:style w:type="character" w:customStyle="1" w:styleId="TitelZchn">
    <w:name w:val="Titel Zchn"/>
    <w:basedOn w:val="Absatz-Standardschriftart"/>
    <w:link w:val="Titel"/>
    <w:uiPriority w:val="29"/>
    <w:rsid w:val="00061C66"/>
    <w:rPr>
      <w:rFonts w:eastAsia="Calibri" w:cs="Times New Roman"/>
      <w:b/>
      <w:sz w:val="48"/>
      <w:szCs w:val="60"/>
    </w:rPr>
  </w:style>
  <w:style w:type="paragraph" w:styleId="Untertitel">
    <w:name w:val="Subtitle"/>
    <w:basedOn w:val="Standard"/>
    <w:next w:val="Standard"/>
    <w:link w:val="UntertitelZchn"/>
    <w:uiPriority w:val="29"/>
    <w:rsid w:val="007552D1"/>
    <w:pPr>
      <w:numPr>
        <w:ilvl w:val="1"/>
      </w:numPr>
      <w:spacing w:line="264" w:lineRule="auto"/>
    </w:pPr>
    <w:rPr>
      <w:rFonts w:eastAsiaTheme="majorEastAsia" w:cstheme="majorBidi"/>
      <w:iCs/>
      <w:sz w:val="28"/>
    </w:rPr>
  </w:style>
  <w:style w:type="character" w:customStyle="1" w:styleId="UntertitelZchn">
    <w:name w:val="Untertitel Zchn"/>
    <w:basedOn w:val="Absatz-Standardschriftart"/>
    <w:link w:val="Untertitel"/>
    <w:uiPriority w:val="29"/>
    <w:rsid w:val="007552D1"/>
    <w:rPr>
      <w:rFonts w:eastAsiaTheme="majorEastAsia" w:cstheme="majorBidi"/>
      <w:iCs/>
      <w:sz w:val="28"/>
      <w:szCs w:val="24"/>
    </w:rPr>
  </w:style>
  <w:style w:type="paragraph" w:customStyle="1" w:styleId="Anschriftdaten">
    <w:name w:val="Anschriftdaten"/>
    <w:basedOn w:val="KeinLeerraum"/>
    <w:uiPriority w:val="49"/>
    <w:semiHidden/>
    <w:qFormat/>
    <w:locked/>
    <w:rsid w:val="00FE7F51"/>
    <w:pPr>
      <w:spacing w:line="252" w:lineRule="auto"/>
      <w:ind w:right="1701"/>
    </w:pPr>
  </w:style>
  <w:style w:type="character" w:customStyle="1" w:styleId="Kursiv">
    <w:name w:val="Kursiv"/>
    <w:basedOn w:val="Absatz-Standardschriftart"/>
    <w:uiPriority w:val="59"/>
    <w:qFormat/>
    <w:rsid w:val="00FE7F51"/>
    <w:rPr>
      <w:i/>
      <w:iCs/>
    </w:rPr>
  </w:style>
  <w:style w:type="paragraph" w:customStyle="1" w:styleId="TH-Spalte">
    <w:name w:val="TH-Spalte"/>
    <w:basedOn w:val="TD"/>
    <w:uiPriority w:val="4"/>
    <w:qFormat/>
    <w:rsid w:val="00FE7F51"/>
    <w:rPr>
      <w:b/>
    </w:rPr>
  </w:style>
  <w:style w:type="character" w:customStyle="1" w:styleId="ROTFett">
    <w:name w:val="ROT+Fett"/>
    <w:basedOn w:val="ROT"/>
    <w:uiPriority w:val="59"/>
    <w:qFormat/>
    <w:rsid w:val="0020132D"/>
    <w:rPr>
      <w:b/>
      <w:bCs/>
      <w:color w:val="E1320F" w:themeColor="text2"/>
      <w:lang w:val="de-DE"/>
    </w:rPr>
  </w:style>
  <w:style w:type="paragraph" w:customStyle="1" w:styleId="TH-Spaltelinks">
    <w:name w:val="TH-Spalte links"/>
    <w:aliases w:val="TH Sp links"/>
    <w:basedOn w:val="TH-Spalte"/>
    <w:uiPriority w:val="4"/>
    <w:qFormat/>
    <w:rsid w:val="00FE7F51"/>
    <w:pPr>
      <w:jc w:val="left"/>
    </w:pPr>
  </w:style>
  <w:style w:type="paragraph" w:styleId="Aufzhlungszeichen">
    <w:name w:val="List Bullet"/>
    <w:aliases w:val="UL 1"/>
    <w:basedOn w:val="Standard"/>
    <w:uiPriority w:val="9"/>
    <w:qFormat/>
    <w:rsid w:val="00FE7F51"/>
    <w:pPr>
      <w:numPr>
        <w:numId w:val="27"/>
      </w:numPr>
      <w:spacing w:after="0"/>
      <w:contextualSpacing/>
    </w:pPr>
    <w:rPr>
      <w:rFonts w:eastAsiaTheme="minorHAnsi" w:cs="Times New Roman"/>
      <w:lang w:eastAsia="de-AT"/>
    </w:rPr>
  </w:style>
  <w:style w:type="paragraph" w:styleId="Aufzhlungszeichen2">
    <w:name w:val="List Bullet 2"/>
    <w:aliases w:val="UL 2"/>
    <w:basedOn w:val="Aufzhlungszeichen"/>
    <w:uiPriority w:val="10"/>
    <w:qFormat/>
    <w:rsid w:val="00FE7F51"/>
    <w:pPr>
      <w:numPr>
        <w:ilvl w:val="1"/>
      </w:numPr>
    </w:pPr>
  </w:style>
  <w:style w:type="paragraph" w:styleId="Aufzhlungszeichen3">
    <w:name w:val="List Bullet 3"/>
    <w:aliases w:val="UL 3"/>
    <w:basedOn w:val="Standard"/>
    <w:uiPriority w:val="10"/>
    <w:qFormat/>
    <w:rsid w:val="00FE7F51"/>
    <w:pPr>
      <w:numPr>
        <w:ilvl w:val="2"/>
        <w:numId w:val="27"/>
      </w:numPr>
      <w:spacing w:after="0"/>
    </w:pPr>
    <w:rPr>
      <w:rFonts w:eastAsia="Times New Roman" w:cs="Times New Roman"/>
      <w:szCs w:val="22"/>
      <w:lang w:eastAsia="de-AT"/>
    </w:rPr>
  </w:style>
  <w:style w:type="paragraph" w:styleId="Aufzhlungszeichen4">
    <w:name w:val="List Bullet 4"/>
    <w:basedOn w:val="Standard"/>
    <w:uiPriority w:val="10"/>
    <w:semiHidden/>
    <w:locked/>
    <w:rsid w:val="00FE7F51"/>
    <w:pPr>
      <w:numPr>
        <w:ilvl w:val="3"/>
        <w:numId w:val="27"/>
      </w:numPr>
      <w:spacing w:after="0"/>
    </w:pPr>
    <w:rPr>
      <w:rFonts w:eastAsia="Times New Roman" w:cs="Times New Roman"/>
      <w:szCs w:val="22"/>
      <w:lang w:eastAsia="de-AT"/>
    </w:rPr>
  </w:style>
  <w:style w:type="numbering" w:customStyle="1" w:styleId="ATUnsortierteListe">
    <w:name w:val="AT Unsortierte Liste"/>
    <w:uiPriority w:val="99"/>
    <w:rsid w:val="00962A14"/>
    <w:pPr>
      <w:numPr>
        <w:numId w:val="6"/>
      </w:numPr>
    </w:pPr>
  </w:style>
  <w:style w:type="paragraph" w:styleId="Aufzhlungszeichen5">
    <w:name w:val="List Bullet 5"/>
    <w:basedOn w:val="Standard"/>
    <w:uiPriority w:val="10"/>
    <w:semiHidden/>
    <w:locked/>
    <w:rsid w:val="00FE7F51"/>
    <w:pPr>
      <w:numPr>
        <w:ilvl w:val="4"/>
        <w:numId w:val="27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6">
    <w:name w:val="Aufzählungszeichen 6"/>
    <w:basedOn w:val="Standard"/>
    <w:uiPriority w:val="10"/>
    <w:semiHidden/>
    <w:locked/>
    <w:rsid w:val="00FE7F51"/>
    <w:pPr>
      <w:numPr>
        <w:ilvl w:val="5"/>
        <w:numId w:val="27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7">
    <w:name w:val="Aufzählungszeichen 7"/>
    <w:basedOn w:val="Standard"/>
    <w:uiPriority w:val="10"/>
    <w:semiHidden/>
    <w:locked/>
    <w:rsid w:val="00FE7F51"/>
    <w:pPr>
      <w:numPr>
        <w:ilvl w:val="6"/>
        <w:numId w:val="27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8">
    <w:name w:val="Aufzählungszeichen 8"/>
    <w:basedOn w:val="Standard"/>
    <w:uiPriority w:val="10"/>
    <w:semiHidden/>
    <w:locked/>
    <w:rsid w:val="00FE7F51"/>
    <w:pPr>
      <w:numPr>
        <w:ilvl w:val="7"/>
        <w:numId w:val="27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9">
    <w:name w:val="Aufzählungszeichen 9"/>
    <w:basedOn w:val="Standard"/>
    <w:uiPriority w:val="10"/>
    <w:semiHidden/>
    <w:locked/>
    <w:rsid w:val="00FE7F51"/>
    <w:pPr>
      <w:numPr>
        <w:ilvl w:val="8"/>
        <w:numId w:val="27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Brief2">
    <w:name w:val="Brief Ü2"/>
    <w:basedOn w:val="berschrift2"/>
    <w:next w:val="Standard"/>
    <w:uiPriority w:val="2"/>
    <w:semiHidden/>
    <w:locked/>
    <w:rsid w:val="00FE7F51"/>
    <w:rPr>
      <w:sz w:val="28"/>
    </w:rPr>
  </w:style>
  <w:style w:type="paragraph" w:customStyle="1" w:styleId="Brief3">
    <w:name w:val="Brief Ü3"/>
    <w:basedOn w:val="berschrift3"/>
    <w:next w:val="Standard"/>
    <w:uiPriority w:val="2"/>
    <w:semiHidden/>
    <w:qFormat/>
    <w:locked/>
    <w:rsid w:val="00FE7F51"/>
  </w:style>
  <w:style w:type="paragraph" w:customStyle="1" w:styleId="ProgrammAbsatz">
    <w:name w:val="Programm Absatz"/>
    <w:aliases w:val="P-Absatz"/>
    <w:basedOn w:val="ProgrammWannWas"/>
    <w:uiPriority w:val="24"/>
    <w:qFormat/>
    <w:rsid w:val="00FE7F51"/>
    <w:pPr>
      <w:ind w:firstLine="0"/>
    </w:pPr>
  </w:style>
  <w:style w:type="paragraph" w:customStyle="1" w:styleId="Block">
    <w:name w:val="Block"/>
    <w:basedOn w:val="Standard"/>
    <w:uiPriority w:val="1"/>
    <w:qFormat/>
    <w:rsid w:val="00774240"/>
    <w:pPr>
      <w:suppressAutoHyphens w:val="0"/>
      <w:jc w:val="both"/>
    </w:pPr>
    <w:rPr>
      <w:rFonts w:eastAsia="Times New Roman" w:cs="Times New Roman"/>
      <w:szCs w:val="20"/>
    </w:rPr>
  </w:style>
  <w:style w:type="paragraph" w:customStyle="1" w:styleId="TD">
    <w:name w:val="TD"/>
    <w:basedOn w:val="Standard"/>
    <w:uiPriority w:val="4"/>
    <w:qFormat/>
    <w:rsid w:val="00BC38E3"/>
    <w:pPr>
      <w:spacing w:before="57" w:after="57"/>
      <w:ind w:left="85" w:right="85"/>
      <w:jc w:val="right"/>
    </w:pPr>
    <w:rPr>
      <w:sz w:val="20"/>
    </w:rPr>
  </w:style>
  <w:style w:type="paragraph" w:customStyle="1" w:styleId="TDlinks">
    <w:name w:val="TD links"/>
    <w:basedOn w:val="TD"/>
    <w:uiPriority w:val="4"/>
    <w:qFormat/>
    <w:rsid w:val="00FE7F51"/>
    <w:pPr>
      <w:jc w:val="left"/>
    </w:pPr>
  </w:style>
  <w:style w:type="table" w:styleId="HelleSchattierung">
    <w:name w:val="Light Shading"/>
    <w:basedOn w:val="NormaleTabelle"/>
    <w:uiPriority w:val="60"/>
    <w:rsid w:val="00FE7F5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Liste">
    <w:name w:val="Light List"/>
    <w:basedOn w:val="NormaleTabelle"/>
    <w:uiPriority w:val="61"/>
    <w:rsid w:val="00FE7F5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Raster-Akzent6">
    <w:name w:val="Light Grid Accent 6"/>
    <w:basedOn w:val="NormaleTabelle"/>
    <w:uiPriority w:val="62"/>
    <w:rsid w:val="00FE7F51"/>
    <w:pPr>
      <w:spacing w:after="0" w:line="240" w:lineRule="auto"/>
    </w:pPr>
    <w:tblPr>
      <w:tblStyleRowBandSize w:val="1"/>
      <w:tblStyleColBandSize w:val="1"/>
      <w:tblBorders>
        <w:top w:val="single" w:sz="8" w:space="0" w:color="BCCF00" w:themeColor="accent6"/>
        <w:left w:val="single" w:sz="8" w:space="0" w:color="BCCF00" w:themeColor="accent6"/>
        <w:bottom w:val="single" w:sz="8" w:space="0" w:color="BCCF00" w:themeColor="accent6"/>
        <w:right w:val="single" w:sz="8" w:space="0" w:color="BCCF00" w:themeColor="accent6"/>
        <w:insideH w:val="single" w:sz="8" w:space="0" w:color="BCCF00" w:themeColor="accent6"/>
        <w:insideV w:val="single" w:sz="8" w:space="0" w:color="BCCF0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18" w:space="0" w:color="BCCF00" w:themeColor="accent6"/>
          <w:right w:val="single" w:sz="8" w:space="0" w:color="BCCF00" w:themeColor="accent6"/>
          <w:insideH w:val="nil"/>
          <w:insideV w:val="single" w:sz="8" w:space="0" w:color="BCCF0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H w:val="nil"/>
          <w:insideV w:val="single" w:sz="8" w:space="0" w:color="BCCF0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</w:tcBorders>
      </w:tcPr>
    </w:tblStylePr>
    <w:tblStylePr w:type="band1Vert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</w:tcBorders>
        <w:shd w:val="clear" w:color="auto" w:fill="F7FFB4" w:themeFill="accent6" w:themeFillTint="3F"/>
      </w:tcPr>
    </w:tblStylePr>
    <w:tblStylePr w:type="band1Horz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V w:val="single" w:sz="8" w:space="0" w:color="BCCF00" w:themeColor="accent6"/>
        </w:tcBorders>
        <w:shd w:val="clear" w:color="auto" w:fill="F7FFB4" w:themeFill="accent6" w:themeFillTint="3F"/>
      </w:tcPr>
    </w:tblStylePr>
    <w:tblStylePr w:type="band2Horz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V w:val="single" w:sz="8" w:space="0" w:color="BCCF00" w:themeColor="accent6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FE7F51"/>
    <w:pPr>
      <w:spacing w:after="0" w:line="240" w:lineRule="auto"/>
    </w:pPr>
    <w:tblPr>
      <w:tblStyleRowBandSize w:val="1"/>
      <w:tblStyleColBandSize w:val="1"/>
      <w:tblBorders>
        <w:top w:val="single" w:sz="8" w:space="0" w:color="FFB638" w:themeColor="accent4" w:themeTint="BF"/>
        <w:left w:val="single" w:sz="8" w:space="0" w:color="FFB638" w:themeColor="accent4" w:themeTint="BF"/>
        <w:bottom w:val="single" w:sz="8" w:space="0" w:color="FFB638" w:themeColor="accent4" w:themeTint="BF"/>
        <w:right w:val="single" w:sz="8" w:space="0" w:color="FFB638" w:themeColor="accent4" w:themeTint="BF"/>
        <w:insideH w:val="single" w:sz="8" w:space="0" w:color="FFB638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tcBorders>
          <w:top w:val="single" w:sz="8" w:space="0" w:color="FFB638" w:themeColor="accent4" w:themeTint="BF"/>
          <w:left w:val="single" w:sz="8" w:space="0" w:color="FFB638" w:themeColor="accent4" w:themeTint="BF"/>
          <w:bottom w:val="single" w:sz="8" w:space="0" w:color="FFB638" w:themeColor="accent4" w:themeTint="BF"/>
          <w:right w:val="single" w:sz="8" w:space="0" w:color="FFB638" w:themeColor="accent4" w:themeTint="BF"/>
          <w:insideH w:val="nil"/>
          <w:insideV w:val="nil"/>
        </w:tcBorders>
        <w:shd w:val="clear" w:color="auto" w:fill="F59C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638" w:themeColor="accent4" w:themeTint="BF"/>
          <w:left w:val="single" w:sz="8" w:space="0" w:color="FFB638" w:themeColor="accent4" w:themeTint="BF"/>
          <w:bottom w:val="single" w:sz="8" w:space="0" w:color="FFB638" w:themeColor="accent4" w:themeTint="BF"/>
          <w:right w:val="single" w:sz="8" w:space="0" w:color="FFB638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BD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7BD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FE7F51"/>
    <w:pPr>
      <w:spacing w:after="0" w:line="240" w:lineRule="auto"/>
    </w:pPr>
    <w:tblPr>
      <w:tblStyleRowBandSize w:val="1"/>
      <w:tblStyleColBandSize w:val="1"/>
      <w:tblBorders>
        <w:top w:val="single" w:sz="8" w:space="0" w:color="69C2D0" w:themeColor="accent5" w:themeTint="BF"/>
        <w:left w:val="single" w:sz="8" w:space="0" w:color="69C2D0" w:themeColor="accent5" w:themeTint="BF"/>
        <w:bottom w:val="single" w:sz="8" w:space="0" w:color="69C2D0" w:themeColor="accent5" w:themeTint="BF"/>
        <w:right w:val="single" w:sz="8" w:space="0" w:color="69C2D0" w:themeColor="accent5" w:themeTint="BF"/>
        <w:insideH w:val="single" w:sz="8" w:space="0" w:color="69C2D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tcBorders>
          <w:top w:val="single" w:sz="8" w:space="0" w:color="69C2D0" w:themeColor="accent5" w:themeTint="BF"/>
          <w:left w:val="single" w:sz="8" w:space="0" w:color="69C2D0" w:themeColor="accent5" w:themeTint="BF"/>
          <w:bottom w:val="single" w:sz="8" w:space="0" w:color="69C2D0" w:themeColor="accent5" w:themeTint="BF"/>
          <w:right w:val="single" w:sz="8" w:space="0" w:color="69C2D0" w:themeColor="accent5" w:themeTint="BF"/>
          <w:insideH w:val="nil"/>
          <w:insideV w:val="nil"/>
        </w:tcBorders>
        <w:shd w:val="clear" w:color="auto" w:fill="3BACBE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9C2D0" w:themeColor="accent5" w:themeTint="BF"/>
          <w:left w:val="single" w:sz="8" w:space="0" w:color="69C2D0" w:themeColor="accent5" w:themeTint="BF"/>
          <w:bottom w:val="single" w:sz="8" w:space="0" w:color="69C2D0" w:themeColor="accent5" w:themeTint="BF"/>
          <w:right w:val="single" w:sz="8" w:space="0" w:color="69C2D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AE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DEAE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H-Zeile">
    <w:name w:val="TH-Zeile"/>
    <w:basedOn w:val="TDlinks"/>
    <w:uiPriority w:val="4"/>
    <w:qFormat/>
    <w:rsid w:val="00FE7F51"/>
    <w:rPr>
      <w:b/>
    </w:rPr>
  </w:style>
  <w:style w:type="paragraph" w:customStyle="1" w:styleId="GliederungListenfortsetzung11">
    <w:name w:val="Gliederung Listenfortsetzung 1.1."/>
    <w:aliases w:val="GL F 1.1."/>
    <w:basedOn w:val="Listenfortsetzung2"/>
    <w:next w:val="Gliederung11"/>
    <w:uiPriority w:val="17"/>
    <w:qFormat/>
    <w:rsid w:val="00FE7F51"/>
    <w:pPr>
      <w:spacing w:after="345"/>
      <w:ind w:left="964"/>
      <w:contextualSpacing w:val="0"/>
    </w:pPr>
    <w:rPr>
      <w:rFonts w:eastAsia="Times New Roman" w:cs="Times New Roman"/>
      <w:szCs w:val="22"/>
      <w:lang w:eastAsia="de-AT"/>
    </w:rPr>
  </w:style>
  <w:style w:type="numbering" w:customStyle="1" w:styleId="eu2018atGliederungsliste2">
    <w:name w:val="eu2018at Gliederungsliste 2"/>
    <w:uiPriority w:val="99"/>
    <w:rsid w:val="00FE7F51"/>
    <w:pPr>
      <w:numPr>
        <w:numId w:val="10"/>
      </w:numPr>
    </w:pPr>
  </w:style>
  <w:style w:type="paragraph" w:customStyle="1" w:styleId="Gliederung10">
    <w:name w:val="Gliederung 1)"/>
    <w:aliases w:val="GL 1)"/>
    <w:basedOn w:val="Listenabsatz"/>
    <w:uiPriority w:val="15"/>
    <w:semiHidden/>
    <w:locked/>
    <w:rsid w:val="00FE7F51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a">
    <w:name w:val="Gliederung a)"/>
    <w:aliases w:val="GL 1)a)"/>
    <w:basedOn w:val="Listenabsatz"/>
    <w:uiPriority w:val="15"/>
    <w:semiHidden/>
    <w:locked/>
    <w:rsid w:val="00FE7F51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numbering" w:customStyle="1" w:styleId="ATGliederungsliste">
    <w:name w:val="AT Gliederungsliste"/>
    <w:uiPriority w:val="99"/>
    <w:rsid w:val="00FE7F51"/>
    <w:pPr>
      <w:numPr>
        <w:numId w:val="4"/>
      </w:numPr>
    </w:pPr>
  </w:style>
  <w:style w:type="paragraph" w:customStyle="1" w:styleId="Gliederungi">
    <w:name w:val="Gliederung i)"/>
    <w:aliases w:val="GL1)a) i)"/>
    <w:basedOn w:val="Listenabsatz"/>
    <w:uiPriority w:val="15"/>
    <w:semiHidden/>
    <w:locked/>
    <w:rsid w:val="00FE7F51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1">
    <w:name w:val="Gliederung 1."/>
    <w:aliases w:val="GL 1."/>
    <w:basedOn w:val="Standard"/>
    <w:uiPriority w:val="17"/>
    <w:qFormat/>
    <w:rsid w:val="00FE7F51"/>
    <w:pPr>
      <w:numPr>
        <w:numId w:val="12"/>
      </w:numPr>
    </w:pPr>
    <w:rPr>
      <w:rFonts w:eastAsia="Times New Roman" w:cs="Times New Roman"/>
      <w:szCs w:val="22"/>
      <w:lang w:eastAsia="de-AT"/>
    </w:rPr>
  </w:style>
  <w:style w:type="paragraph" w:customStyle="1" w:styleId="Gliederung11">
    <w:name w:val="Gliederung 1.1"/>
    <w:aliases w:val="GL 1.1."/>
    <w:basedOn w:val="Standard"/>
    <w:uiPriority w:val="17"/>
    <w:qFormat/>
    <w:rsid w:val="00FE7F51"/>
    <w:pPr>
      <w:numPr>
        <w:ilvl w:val="1"/>
        <w:numId w:val="12"/>
      </w:numPr>
    </w:pPr>
    <w:rPr>
      <w:rFonts w:eastAsia="Times New Roman" w:cs="Times New Roman"/>
      <w:szCs w:val="22"/>
      <w:lang w:eastAsia="de-AT"/>
    </w:rPr>
  </w:style>
  <w:style w:type="paragraph" w:customStyle="1" w:styleId="Gliederung111">
    <w:name w:val="Gliederung 1.1.1."/>
    <w:aliases w:val="GL 1.1.1"/>
    <w:basedOn w:val="Standard"/>
    <w:uiPriority w:val="17"/>
    <w:rsid w:val="00FE7F51"/>
    <w:pPr>
      <w:numPr>
        <w:ilvl w:val="2"/>
        <w:numId w:val="12"/>
      </w:numPr>
    </w:pPr>
    <w:rPr>
      <w:rFonts w:eastAsia="Times New Roman" w:cs="Times New Roman"/>
      <w:szCs w:val="22"/>
      <w:lang w:eastAsia="de-AT"/>
    </w:rPr>
  </w:style>
  <w:style w:type="paragraph" w:customStyle="1" w:styleId="GliederungListenfortsetzung111">
    <w:name w:val="Gliederung Listenfortsetzung 1.1.1"/>
    <w:aliases w:val="GL F 1.1.1"/>
    <w:basedOn w:val="Gliederung111"/>
    <w:next w:val="Gliederung111"/>
    <w:uiPriority w:val="17"/>
    <w:rsid w:val="00FE7F51"/>
    <w:pPr>
      <w:numPr>
        <w:ilvl w:val="0"/>
        <w:numId w:val="0"/>
      </w:numPr>
      <w:ind w:left="1758"/>
    </w:pPr>
  </w:style>
  <w:style w:type="paragraph" w:customStyle="1" w:styleId="GliederungListenfortsetzung1">
    <w:name w:val="Gliederung Listenfortsetzung 1"/>
    <w:aliases w:val="GL F 1."/>
    <w:basedOn w:val="Listenfortsetzung"/>
    <w:next w:val="Gliederung1"/>
    <w:uiPriority w:val="17"/>
    <w:qFormat/>
    <w:rsid w:val="00FE7F51"/>
    <w:pPr>
      <w:spacing w:after="345"/>
    </w:pPr>
    <w:rPr>
      <w:rFonts w:eastAsia="Times New Roman" w:cs="Times New Roman"/>
      <w:szCs w:val="22"/>
      <w:lang w:eastAsia="de-AT"/>
    </w:rPr>
  </w:style>
  <w:style w:type="paragraph" w:customStyle="1" w:styleId="GliederungListenfortsetzung10">
    <w:name w:val="Gliederung Listenfortsetzung 1)"/>
    <w:aliases w:val="GL F 1)"/>
    <w:basedOn w:val="Listenfortsetzung"/>
    <w:uiPriority w:val="16"/>
    <w:semiHidden/>
    <w:locked/>
    <w:rsid w:val="00FE7F51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Listenfortsetzung1a">
    <w:name w:val="Gliederung Listenfortsetzung 1)a)"/>
    <w:aliases w:val="GL F 1)a)"/>
    <w:basedOn w:val="Listenfortsetzung2"/>
    <w:uiPriority w:val="16"/>
    <w:semiHidden/>
    <w:locked/>
    <w:rsid w:val="00FE7F51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Listenfortsetzung1ai">
    <w:name w:val="Gliederung Listenfortsetzung 1)a)i)"/>
    <w:aliases w:val="GL F 1)a)i)"/>
    <w:basedOn w:val="Listenfortsetzung3"/>
    <w:uiPriority w:val="16"/>
    <w:semiHidden/>
    <w:locked/>
    <w:rsid w:val="00FE7F51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styleId="Listenfortsetzung2">
    <w:name w:val="List Continue 2"/>
    <w:aliases w:val="L Ftsz 2"/>
    <w:basedOn w:val="Standard"/>
    <w:uiPriority w:val="14"/>
    <w:qFormat/>
    <w:rsid w:val="00FE7F51"/>
    <w:pPr>
      <w:spacing w:after="0"/>
      <w:ind w:left="794"/>
      <w:contextualSpacing/>
    </w:pPr>
  </w:style>
  <w:style w:type="paragraph" w:styleId="Listenfortsetzung">
    <w:name w:val="List Continue"/>
    <w:aliases w:val="L Ftsz 1"/>
    <w:basedOn w:val="Standard"/>
    <w:uiPriority w:val="13"/>
    <w:qFormat/>
    <w:rsid w:val="00FE7F51"/>
    <w:pPr>
      <w:spacing w:after="0"/>
      <w:ind w:left="397"/>
      <w:contextualSpacing/>
    </w:pPr>
  </w:style>
  <w:style w:type="paragraph" w:styleId="Listenfortsetzung3">
    <w:name w:val="List Continue 3"/>
    <w:aliases w:val="L Ftsz 3"/>
    <w:basedOn w:val="Standard"/>
    <w:uiPriority w:val="14"/>
    <w:unhideWhenUsed/>
    <w:qFormat/>
    <w:rsid w:val="00FE7F51"/>
    <w:pPr>
      <w:spacing w:after="0"/>
      <w:ind w:left="1191"/>
      <w:contextualSpacing/>
    </w:pPr>
  </w:style>
  <w:style w:type="paragraph" w:customStyle="1" w:styleId="Absende-URL">
    <w:name w:val="Absende-URL"/>
    <w:basedOn w:val="KeinLeerraum"/>
    <w:next w:val="Absendedaten"/>
    <w:uiPriority w:val="54"/>
    <w:semiHidden/>
    <w:locked/>
    <w:rsid w:val="00FE7F51"/>
    <w:pPr>
      <w:spacing w:before="85" w:after="794" w:line="220" w:lineRule="exact"/>
    </w:pPr>
    <w:rPr>
      <w:noProof/>
      <w:color w:val="E1320F"/>
      <w:lang w:eastAsia="de-AT"/>
    </w:rPr>
  </w:style>
  <w:style w:type="paragraph" w:customStyle="1" w:styleId="GZ">
    <w:name w:val="GZ"/>
    <w:basedOn w:val="Standard"/>
    <w:next w:val="Standard"/>
    <w:uiPriority w:val="47"/>
    <w:semiHidden/>
    <w:qFormat/>
    <w:locked/>
    <w:rsid w:val="00FE7F51"/>
    <w:pPr>
      <w:spacing w:before="220" w:after="0"/>
    </w:pPr>
    <w:rPr>
      <w:sz w:val="18"/>
    </w:rPr>
  </w:style>
  <w:style w:type="paragraph" w:customStyle="1" w:styleId="StdVOR">
    <w:name w:val="Std+VOR"/>
    <w:basedOn w:val="Standard"/>
    <w:next w:val="Standard"/>
    <w:qFormat/>
    <w:rsid w:val="00E502D1"/>
    <w:pPr>
      <w:spacing w:before="360"/>
    </w:pPr>
  </w:style>
  <w:style w:type="paragraph" w:styleId="Listennummer">
    <w:name w:val="List Number"/>
    <w:aliases w:val="OL 1"/>
    <w:basedOn w:val="Standard"/>
    <w:uiPriority w:val="11"/>
    <w:qFormat/>
    <w:rsid w:val="00FE7F51"/>
    <w:pPr>
      <w:numPr>
        <w:numId w:val="26"/>
      </w:numPr>
      <w:spacing w:after="0"/>
      <w:contextualSpacing/>
    </w:pPr>
  </w:style>
  <w:style w:type="paragraph" w:styleId="Endnotentext">
    <w:name w:val="endnote text"/>
    <w:basedOn w:val="Funotentext"/>
    <w:link w:val="EndnotentextZchn"/>
    <w:uiPriority w:val="99"/>
    <w:semiHidden/>
    <w:unhideWhenUsed/>
    <w:locked/>
    <w:rsid w:val="0020132D"/>
    <w:pPr>
      <w:spacing w:line="240" w:lineRule="auto"/>
    </w:p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20132D"/>
    <w:rPr>
      <w:sz w:val="19"/>
      <w14:numForm w14:val="lining"/>
    </w:rPr>
  </w:style>
  <w:style w:type="character" w:styleId="Endnotenzeichen">
    <w:name w:val="endnote reference"/>
    <w:basedOn w:val="Absatz-Standardschriftart"/>
    <w:uiPriority w:val="99"/>
    <w:semiHidden/>
    <w:unhideWhenUsed/>
    <w:locked/>
    <w:rsid w:val="00FE7F51"/>
    <w:rPr>
      <w:vertAlign w:val="superscript"/>
    </w:rPr>
  </w:style>
  <w:style w:type="paragraph" w:styleId="Funotentext">
    <w:name w:val="footnote text"/>
    <w:basedOn w:val="Standard"/>
    <w:link w:val="FunotentextZchn"/>
    <w:uiPriority w:val="57"/>
    <w:unhideWhenUsed/>
    <w:rsid w:val="0016536F"/>
    <w:pPr>
      <w:spacing w:after="0" w:line="264" w:lineRule="auto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57"/>
    <w:rsid w:val="0016536F"/>
    <w:rPr>
      <w:sz w:val="20"/>
      <w:szCs w:val="24"/>
    </w:rPr>
  </w:style>
  <w:style w:type="character" w:styleId="Funotenzeichen">
    <w:name w:val="footnote reference"/>
    <w:basedOn w:val="Absatz-Standardschriftart"/>
    <w:uiPriority w:val="57"/>
    <w:semiHidden/>
    <w:unhideWhenUsed/>
    <w:locked/>
    <w:rsid w:val="00FE7F51"/>
    <w:rPr>
      <w:vertAlign w:val="superscript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E7F51"/>
    <w:rPr>
      <w:sz w:val="20"/>
      <w:szCs w:val="24"/>
    </w:rPr>
  </w:style>
  <w:style w:type="paragraph" w:styleId="Listennummer2">
    <w:name w:val="List Number 2"/>
    <w:aliases w:val="OL 2"/>
    <w:basedOn w:val="Standard"/>
    <w:uiPriority w:val="12"/>
    <w:qFormat/>
    <w:rsid w:val="00FE7F51"/>
    <w:pPr>
      <w:numPr>
        <w:ilvl w:val="1"/>
        <w:numId w:val="26"/>
      </w:numPr>
      <w:spacing w:after="0"/>
    </w:pPr>
  </w:style>
  <w:style w:type="paragraph" w:styleId="Listennummer3">
    <w:name w:val="List Number 3"/>
    <w:aliases w:val="OL 3"/>
    <w:basedOn w:val="Standard"/>
    <w:uiPriority w:val="12"/>
    <w:qFormat/>
    <w:rsid w:val="00FE7F51"/>
    <w:pPr>
      <w:numPr>
        <w:ilvl w:val="2"/>
        <w:numId w:val="26"/>
      </w:numPr>
      <w:spacing w:after="0"/>
    </w:pPr>
  </w:style>
  <w:style w:type="paragraph" w:styleId="Listennummer4">
    <w:name w:val="List Number 4"/>
    <w:basedOn w:val="Standard"/>
    <w:uiPriority w:val="12"/>
    <w:semiHidden/>
    <w:locked/>
    <w:rsid w:val="00FE7F51"/>
    <w:pPr>
      <w:numPr>
        <w:ilvl w:val="3"/>
        <w:numId w:val="26"/>
      </w:numPr>
      <w:spacing w:after="0" w:line="276" w:lineRule="auto"/>
    </w:pPr>
  </w:style>
  <w:style w:type="paragraph" w:styleId="Listennummer5">
    <w:name w:val="List Number 5"/>
    <w:basedOn w:val="Standard"/>
    <w:uiPriority w:val="12"/>
    <w:semiHidden/>
    <w:locked/>
    <w:rsid w:val="00FE7F51"/>
    <w:pPr>
      <w:numPr>
        <w:ilvl w:val="4"/>
        <w:numId w:val="26"/>
      </w:numPr>
      <w:spacing w:after="0"/>
    </w:pPr>
  </w:style>
  <w:style w:type="paragraph" w:customStyle="1" w:styleId="Listennummer6">
    <w:name w:val="Listennummer 6"/>
    <w:basedOn w:val="Standard"/>
    <w:uiPriority w:val="12"/>
    <w:semiHidden/>
    <w:locked/>
    <w:rsid w:val="00FE7F51"/>
    <w:pPr>
      <w:numPr>
        <w:ilvl w:val="5"/>
        <w:numId w:val="26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7">
    <w:name w:val="Listennummer 7"/>
    <w:basedOn w:val="Standard"/>
    <w:uiPriority w:val="12"/>
    <w:semiHidden/>
    <w:locked/>
    <w:rsid w:val="00FE7F51"/>
    <w:pPr>
      <w:numPr>
        <w:ilvl w:val="6"/>
        <w:numId w:val="26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8">
    <w:name w:val="Listennummer 8"/>
    <w:basedOn w:val="Standard"/>
    <w:uiPriority w:val="12"/>
    <w:semiHidden/>
    <w:locked/>
    <w:rsid w:val="00FE7F51"/>
    <w:pPr>
      <w:numPr>
        <w:ilvl w:val="7"/>
        <w:numId w:val="26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9">
    <w:name w:val="Listennummer 9"/>
    <w:basedOn w:val="Standard"/>
    <w:uiPriority w:val="12"/>
    <w:semiHidden/>
    <w:locked/>
    <w:rsid w:val="00FE7F51"/>
    <w:pPr>
      <w:numPr>
        <w:ilvl w:val="8"/>
        <w:numId w:val="26"/>
      </w:numPr>
      <w:spacing w:after="0"/>
    </w:pPr>
    <w:rPr>
      <w:rFonts w:eastAsia="Times New Roman" w:cs="Times New Roman"/>
      <w:szCs w:val="22"/>
      <w:lang w:eastAsia="de-AT"/>
    </w:rPr>
  </w:style>
  <w:style w:type="table" w:customStyle="1" w:styleId="Republik-AT">
    <w:name w:val="Republik-AT"/>
    <w:basedOn w:val="Tabellenraster"/>
    <w:uiPriority w:val="99"/>
    <w:rsid w:val="00FE7F51"/>
    <w:pPr>
      <w:spacing w:line="240" w:lineRule="auto"/>
    </w:p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08" w:type="dxa"/>
        <w:bottom w:w="108" w:type="dxa"/>
      </w:tblCellMar>
    </w:tblPr>
    <w:tblStylePr w:type="firstRow">
      <w:tblPr/>
      <w:tcPr>
        <w:tcBorders>
          <w:top w:val="nil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E6EFF3" w:themeFill="background1"/>
      </w:tcPr>
    </w:tblStylePr>
    <w:tblStylePr w:type="firstCol">
      <w:tblPr/>
      <w:tcPr>
        <w:shd w:val="clear" w:color="auto" w:fill="E6EFF3" w:themeFill="background1"/>
      </w:tcPr>
    </w:tblStylePr>
    <w:tblStylePr w:type="band1Horz"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numbering" w:customStyle="1" w:styleId="ATNummerierteListe">
    <w:name w:val="AT NummerierteListe"/>
    <w:basedOn w:val="KeineListe"/>
    <w:uiPriority w:val="99"/>
    <w:rsid w:val="00962A14"/>
    <w:pPr>
      <w:numPr>
        <w:numId w:val="5"/>
      </w:numPr>
    </w:pPr>
  </w:style>
  <w:style w:type="paragraph" w:styleId="Verzeichnis2">
    <w:name w:val="toc 2"/>
    <w:basedOn w:val="Standard"/>
    <w:next w:val="Standard"/>
    <w:autoRedefine/>
    <w:uiPriority w:val="39"/>
    <w:rsid w:val="00557B9C"/>
    <w:pPr>
      <w:tabs>
        <w:tab w:val="left" w:pos="312"/>
        <w:tab w:val="right" w:leader="dot" w:pos="8845"/>
      </w:tabs>
      <w:spacing w:after="0"/>
    </w:pPr>
    <w:rPr>
      <w:noProof/>
    </w:rPr>
  </w:style>
  <w:style w:type="paragraph" w:styleId="Verzeichnis3">
    <w:name w:val="toc 3"/>
    <w:basedOn w:val="Standard"/>
    <w:next w:val="Standard"/>
    <w:autoRedefine/>
    <w:uiPriority w:val="39"/>
    <w:rsid w:val="00C50380"/>
    <w:pPr>
      <w:tabs>
        <w:tab w:val="left" w:pos="794"/>
        <w:tab w:val="right" w:leader="dot" w:pos="8845"/>
      </w:tabs>
      <w:spacing w:after="0"/>
      <w:ind w:left="312"/>
    </w:pPr>
    <w:rPr>
      <w:noProof/>
    </w:rPr>
  </w:style>
  <w:style w:type="character" w:customStyle="1" w:styleId="small">
    <w:name w:val="small"/>
    <w:basedOn w:val="Absatz-Standardschriftart"/>
    <w:uiPriority w:val="46"/>
    <w:qFormat/>
    <w:rsid w:val="00640761"/>
    <w:rPr>
      <w:sz w:val="18"/>
      <w:szCs w:val="16"/>
    </w:rPr>
  </w:style>
  <w:style w:type="paragraph" w:customStyle="1" w:styleId="1nummeriert">
    <w:name w:val="Ü1 nummeriert"/>
    <w:basedOn w:val="berschrift1"/>
    <w:next w:val="Standard"/>
    <w:uiPriority w:val="2"/>
    <w:semiHidden/>
    <w:qFormat/>
    <w:locked/>
    <w:rsid w:val="00FE7F51"/>
    <w:pPr>
      <w:keepLines/>
      <w:numPr>
        <w:numId w:val="16"/>
      </w:numPr>
    </w:pPr>
    <w:rPr>
      <w:rFonts w:eastAsiaTheme="majorEastAsia" w:cstheme="majorBidi"/>
      <w:bCs w:val="0"/>
      <w:szCs w:val="32"/>
    </w:rPr>
  </w:style>
  <w:style w:type="paragraph" w:customStyle="1" w:styleId="Zitat-klein">
    <w:name w:val="Zitat-klein"/>
    <w:basedOn w:val="Standard"/>
    <w:next w:val="Standard"/>
    <w:uiPriority w:val="20"/>
    <w:qFormat/>
    <w:rsid w:val="006C468A"/>
    <w:pPr>
      <w:ind w:left="397"/>
    </w:pPr>
  </w:style>
  <w:style w:type="paragraph" w:customStyle="1" w:styleId="BlockVOR">
    <w:name w:val="Block+VOR"/>
    <w:basedOn w:val="Block"/>
    <w:next w:val="Block"/>
    <w:uiPriority w:val="1"/>
    <w:qFormat/>
    <w:rsid w:val="00774240"/>
    <w:pPr>
      <w:spacing w:before="360"/>
    </w:pPr>
  </w:style>
  <w:style w:type="paragraph" w:customStyle="1" w:styleId="1-small">
    <w:name w:val="Ü1-small"/>
    <w:basedOn w:val="berschrift1"/>
    <w:next w:val="Standard"/>
    <w:uiPriority w:val="3"/>
    <w:semiHidden/>
    <w:locked/>
    <w:rsid w:val="00640761"/>
    <w:pPr>
      <w:spacing w:after="360" w:line="300" w:lineRule="auto"/>
    </w:pPr>
    <w:rPr>
      <w:b/>
      <w:color w:val="auto"/>
      <w:sz w:val="25"/>
      <w:szCs w:val="25"/>
    </w:rPr>
  </w:style>
  <w:style w:type="character" w:customStyle="1" w:styleId="Abs-MAIL">
    <w:name w:val="Abs-MAIL"/>
    <w:basedOn w:val="Absatz-Standardschriftart"/>
    <w:uiPriority w:val="49"/>
    <w:semiHidden/>
    <w:qFormat/>
    <w:locked/>
    <w:rsid w:val="0020132D"/>
    <w:rPr>
      <w:lang w:val="de-DE"/>
    </w:rPr>
  </w:style>
  <w:style w:type="numbering" w:customStyle="1" w:styleId="eu2018atUnsortierteListe">
    <w:name w:val="eu2018at Unsortierte Liste"/>
    <w:uiPriority w:val="99"/>
    <w:rsid w:val="0020132D"/>
    <w:pPr>
      <w:numPr>
        <w:numId w:val="2"/>
      </w:numPr>
    </w:pPr>
  </w:style>
  <w:style w:type="paragraph" w:customStyle="1" w:styleId="ProgrammAufzhlung1">
    <w:name w:val="Programm Aufzählung 1"/>
    <w:aliases w:val="P-UL"/>
    <w:basedOn w:val="Standard"/>
    <w:uiPriority w:val="24"/>
    <w:qFormat/>
    <w:rsid w:val="00FE7F51"/>
    <w:pPr>
      <w:numPr>
        <w:numId w:val="1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P-Intro">
    <w:name w:val="P-Intro"/>
    <w:basedOn w:val="Standard"/>
    <w:next w:val="Standard"/>
    <w:uiPriority w:val="19"/>
    <w:qFormat/>
    <w:rsid w:val="00942D5A"/>
    <w:pPr>
      <w:spacing w:after="720"/>
    </w:pPr>
    <w:rPr>
      <w:color w:val="E1320F" w:themeColor="text2"/>
      <w:sz w:val="26"/>
    </w:rPr>
  </w:style>
  <w:style w:type="paragraph" w:customStyle="1" w:styleId="ProgrammAufzhlung1ABSTNACH">
    <w:name w:val="Programm Aufzählung 1 ABST NACH"/>
    <w:aliases w:val="P-UL Ende"/>
    <w:basedOn w:val="ProgrammAufzhlung1"/>
    <w:uiPriority w:val="24"/>
    <w:qFormat/>
    <w:rsid w:val="003B28E7"/>
    <w:pPr>
      <w:spacing w:after="360"/>
    </w:pPr>
  </w:style>
  <w:style w:type="paragraph" w:customStyle="1" w:styleId="Quelle">
    <w:name w:val="Quelle"/>
    <w:basedOn w:val="StdVOR"/>
    <w:next w:val="Standard"/>
    <w:uiPriority w:val="4"/>
    <w:qFormat/>
    <w:rsid w:val="00212F0F"/>
    <w:pPr>
      <w:spacing w:after="720"/>
    </w:pPr>
    <w:rPr>
      <w:sz w:val="20"/>
      <w:szCs w:val="19"/>
    </w:rPr>
  </w:style>
  <w:style w:type="paragraph" w:styleId="Abbildungsverzeichnis">
    <w:name w:val="table of figures"/>
    <w:basedOn w:val="Standard"/>
    <w:next w:val="Standard"/>
    <w:uiPriority w:val="40"/>
    <w:rsid w:val="00FE7F51"/>
    <w:pPr>
      <w:spacing w:after="0"/>
    </w:pPr>
  </w:style>
  <w:style w:type="paragraph" w:styleId="Verzeichnis4">
    <w:name w:val="toc 4"/>
    <w:basedOn w:val="Standard"/>
    <w:next w:val="Standard"/>
    <w:autoRedefine/>
    <w:uiPriority w:val="39"/>
    <w:rsid w:val="00FE7F51"/>
    <w:pPr>
      <w:tabs>
        <w:tab w:val="left" w:pos="1077"/>
        <w:tab w:val="right" w:leader="dot" w:pos="7297"/>
      </w:tabs>
      <w:spacing w:after="100"/>
      <w:ind w:left="312"/>
    </w:pPr>
  </w:style>
  <w:style w:type="paragraph" w:customStyle="1" w:styleId="BoxTitel">
    <w:name w:val="Box Titel"/>
    <w:basedOn w:val="Standard"/>
    <w:uiPriority w:val="21"/>
    <w:qFormat/>
    <w:rsid w:val="00094473"/>
    <w:pPr>
      <w:keepNext/>
      <w:pBdr>
        <w:top w:val="single" w:sz="4" w:space="15" w:color="E6EFF3" w:themeColor="background1"/>
        <w:left w:val="single" w:sz="4" w:space="20" w:color="E6EFF3" w:themeColor="background1"/>
        <w:right w:val="single" w:sz="4" w:space="20" w:color="E6EFF3" w:themeColor="background1"/>
      </w:pBdr>
      <w:shd w:val="clear" w:color="auto" w:fill="E6EFF3" w:themeFill="background1"/>
      <w:spacing w:after="0"/>
      <w:ind w:left="397" w:right="397"/>
    </w:pPr>
    <w:rPr>
      <w:b/>
      <w:bCs/>
      <w:color w:val="E1320F" w:themeColor="text2"/>
    </w:rPr>
  </w:style>
  <w:style w:type="paragraph" w:customStyle="1" w:styleId="BoxStd">
    <w:name w:val="Box Std"/>
    <w:basedOn w:val="Standard"/>
    <w:uiPriority w:val="22"/>
    <w:qFormat/>
    <w:rsid w:val="00FE7F51"/>
    <w:pPr>
      <w:pBdr>
        <w:top w:val="single" w:sz="4" w:space="14" w:color="E6EFF3" w:themeColor="background1"/>
        <w:left w:val="single" w:sz="4" w:space="20" w:color="E6EFF3" w:themeColor="background1"/>
        <w:bottom w:val="single" w:sz="4" w:space="14" w:color="E6EFF3" w:themeColor="background1"/>
        <w:right w:val="single" w:sz="4" w:space="20" w:color="E6EFF3" w:themeColor="background1"/>
      </w:pBdr>
      <w:shd w:val="clear" w:color="auto" w:fill="E6EFF3" w:themeFill="background1"/>
      <w:ind w:left="397" w:right="397"/>
    </w:pPr>
  </w:style>
  <w:style w:type="paragraph" w:customStyle="1" w:styleId="BoxUL1">
    <w:name w:val="Box UL 1"/>
    <w:basedOn w:val="ProgrammAufzhlung1"/>
    <w:uiPriority w:val="22"/>
    <w:qFormat/>
    <w:rsid w:val="00FE7F51"/>
    <w:pPr>
      <w:pBdr>
        <w:top w:val="single" w:sz="4" w:space="14" w:color="E6EFF3" w:themeColor="background1"/>
        <w:left w:val="single" w:sz="4" w:space="20" w:color="E6EFF3" w:themeColor="background1"/>
        <w:bottom w:val="single" w:sz="4" w:space="14" w:color="E6EFF3" w:themeColor="background1"/>
        <w:right w:val="single" w:sz="4" w:space="20" w:color="E6EFF3" w:themeColor="background1"/>
      </w:pBdr>
      <w:shd w:val="clear" w:color="auto" w:fill="E6EFF3" w:themeFill="background1"/>
      <w:ind w:left="794" w:right="397"/>
      <w:contextualSpacing/>
    </w:pPr>
  </w:style>
  <w:style w:type="character" w:customStyle="1" w:styleId="hochgestellt">
    <w:name w:val="hochgestellt"/>
    <w:uiPriority w:val="99"/>
    <w:semiHidden/>
    <w:locked/>
    <w:rsid w:val="0020132D"/>
    <w:rPr>
      <w:vertAlign w:val="superscript"/>
    </w:rPr>
  </w:style>
  <w:style w:type="numbering" w:customStyle="1" w:styleId="Programm-Liste">
    <w:name w:val="Programm-Liste"/>
    <w:basedOn w:val="KeineListe"/>
    <w:rsid w:val="00FE7F51"/>
    <w:pPr>
      <w:numPr>
        <w:numId w:val="15"/>
      </w:numPr>
    </w:pPr>
  </w:style>
  <w:style w:type="paragraph" w:customStyle="1" w:styleId="Ort-Datum">
    <w:name w:val="Ort-Datum"/>
    <w:basedOn w:val="Standard"/>
    <w:uiPriority w:val="29"/>
    <w:semiHidden/>
    <w:locked/>
    <w:rsid w:val="0020132D"/>
    <w:pPr>
      <w:framePr w:h="390" w:hRule="exact" w:hSpace="142" w:wrap="around" w:vAnchor="page" w:hAnchor="text" w:y="14914" w:anchorLock="1"/>
    </w:pPr>
    <w:rPr>
      <w:sz w:val="29"/>
      <w:szCs w:val="29"/>
    </w:rPr>
  </w:style>
  <w:style w:type="character" w:customStyle="1" w:styleId="ROT">
    <w:name w:val="ROT"/>
    <w:basedOn w:val="Absatz-Standardschriftart"/>
    <w:uiPriority w:val="59"/>
    <w:qFormat/>
    <w:rsid w:val="0020132D"/>
    <w:rPr>
      <w:color w:val="E1320F" w:themeColor="text2"/>
      <w:lang w:val="de-DE"/>
    </w:rPr>
  </w:style>
  <w:style w:type="paragraph" w:customStyle="1" w:styleId="2num">
    <w:name w:val="Ü2 num"/>
    <w:basedOn w:val="Standard"/>
    <w:next w:val="Standard"/>
    <w:uiPriority w:val="2"/>
    <w:qFormat/>
    <w:rsid w:val="000915F6"/>
    <w:pPr>
      <w:keepNext/>
      <w:keepLines/>
      <w:numPr>
        <w:ilvl w:val="1"/>
        <w:numId w:val="17"/>
      </w:numPr>
      <w:spacing w:before="720" w:line="264" w:lineRule="auto"/>
      <w:outlineLvl w:val="1"/>
    </w:pPr>
    <w:rPr>
      <w:rFonts w:asciiTheme="majorHAnsi" w:eastAsiaTheme="majorEastAsia" w:hAnsiTheme="majorHAnsi" w:cstheme="majorBidi"/>
      <w:b/>
      <w:sz w:val="31"/>
      <w:szCs w:val="26"/>
    </w:rPr>
  </w:style>
  <w:style w:type="paragraph" w:customStyle="1" w:styleId="3num">
    <w:name w:val="Ü3 num"/>
    <w:basedOn w:val="Standard"/>
    <w:next w:val="Standard"/>
    <w:uiPriority w:val="2"/>
    <w:qFormat/>
    <w:rsid w:val="000915F6"/>
    <w:pPr>
      <w:keepNext/>
      <w:keepLines/>
      <w:numPr>
        <w:ilvl w:val="2"/>
        <w:numId w:val="17"/>
      </w:numPr>
      <w:spacing w:before="720" w:after="0" w:line="264" w:lineRule="auto"/>
      <w:outlineLvl w:val="2"/>
    </w:pPr>
    <w:rPr>
      <w:rFonts w:asciiTheme="majorHAnsi" w:eastAsiaTheme="majorEastAsia" w:hAnsiTheme="majorHAnsi" w:cstheme="majorBidi"/>
      <w:b/>
      <w:sz w:val="28"/>
    </w:rPr>
  </w:style>
  <w:style w:type="paragraph" w:customStyle="1" w:styleId="Elektronischgefertigt">
    <w:name w:val="Elektronisch gefertigt"/>
    <w:basedOn w:val="StdVOR"/>
    <w:next w:val="Standard"/>
    <w:uiPriority w:val="46"/>
    <w:semiHidden/>
    <w:qFormat/>
    <w:locked/>
    <w:rsid w:val="00FE7F51"/>
    <w:pPr>
      <w:spacing w:after="0"/>
    </w:pPr>
    <w:rPr>
      <w:sz w:val="18"/>
    </w:rPr>
  </w:style>
  <w:style w:type="paragraph" w:styleId="Gruformel">
    <w:name w:val="Closing"/>
    <w:aliases w:val="Gruß"/>
    <w:basedOn w:val="Standard"/>
    <w:next w:val="Standard"/>
    <w:link w:val="GruformelZchn"/>
    <w:uiPriority w:val="46"/>
    <w:semiHidden/>
    <w:qFormat/>
    <w:locked/>
    <w:rsid w:val="00FE7F51"/>
    <w:pPr>
      <w:spacing w:before="360"/>
    </w:pPr>
  </w:style>
  <w:style w:type="character" w:customStyle="1" w:styleId="GruformelZchn">
    <w:name w:val="Grußformel Zchn"/>
    <w:aliases w:val="Gruß Zchn"/>
    <w:basedOn w:val="Absatz-Standardschriftart"/>
    <w:link w:val="Gruformel"/>
    <w:uiPriority w:val="46"/>
    <w:semiHidden/>
    <w:rsid w:val="003A0E88"/>
    <w:rPr>
      <w:sz w:val="24"/>
      <w:szCs w:val="24"/>
    </w:rPr>
  </w:style>
  <w:style w:type="character" w:customStyle="1" w:styleId="Hochstellen">
    <w:name w:val="Hochstellen"/>
    <w:basedOn w:val="Absatz-Standardschriftart"/>
    <w:uiPriority w:val="59"/>
    <w:qFormat/>
    <w:rsid w:val="00FE7F51"/>
    <w:rPr>
      <w:caps w:val="0"/>
      <w:smallCaps w:val="0"/>
      <w:strike w:val="0"/>
      <w:dstrike w:val="0"/>
      <w:vanish w:val="0"/>
      <w:vertAlign w:val="superscript"/>
    </w:rPr>
  </w:style>
  <w:style w:type="paragraph" w:customStyle="1" w:styleId="Listennummera">
    <w:name w:val="Listennummer a)"/>
    <w:aliases w:val="OL 1 a)"/>
    <w:basedOn w:val="Listennummer"/>
    <w:uiPriority w:val="18"/>
    <w:qFormat/>
    <w:rsid w:val="00FE7F51"/>
    <w:pPr>
      <w:numPr>
        <w:numId w:val="14"/>
      </w:numPr>
    </w:pPr>
  </w:style>
  <w:style w:type="character" w:customStyle="1" w:styleId="Tiefstellen">
    <w:name w:val="Tiefstellen"/>
    <w:basedOn w:val="Absatz-Standardschriftart"/>
    <w:uiPriority w:val="59"/>
    <w:qFormat/>
    <w:rsid w:val="00FE7F51"/>
    <w:rPr>
      <w:caps w:val="0"/>
      <w:smallCaps w:val="0"/>
      <w:strike w:val="0"/>
      <w:dstrike w:val="0"/>
      <w:vanish w:val="0"/>
      <w:vertAlign w:val="subscript"/>
    </w:rPr>
  </w:style>
  <w:style w:type="paragraph" w:customStyle="1" w:styleId="UnterzeichnetiV">
    <w:name w:val="Unterzeichnet i.V."/>
    <w:basedOn w:val="KeinLeerraum"/>
    <w:next w:val="Standard"/>
    <w:uiPriority w:val="46"/>
    <w:semiHidden/>
    <w:qFormat/>
    <w:locked/>
    <w:rsid w:val="00FE7F51"/>
  </w:style>
  <w:style w:type="paragraph" w:customStyle="1" w:styleId="UZ-Datum">
    <w:name w:val="UZ-Datum"/>
    <w:basedOn w:val="UnterzeichnetiV"/>
    <w:next w:val="UnterzeichnetiV"/>
    <w:uiPriority w:val="46"/>
    <w:semiHidden/>
    <w:locked/>
    <w:rsid w:val="00FE7F51"/>
    <w:pPr>
      <w:spacing w:before="360"/>
    </w:pPr>
    <w:rPr>
      <w:rFonts w:eastAsia="Times New Roman" w:cs="Times New Roman"/>
      <w:szCs w:val="20"/>
    </w:rPr>
  </w:style>
  <w:style w:type="paragraph" w:customStyle="1" w:styleId="Vermerk">
    <w:name w:val="Vermerk"/>
    <w:basedOn w:val="Standard"/>
    <w:uiPriority w:val="47"/>
    <w:semiHidden/>
    <w:qFormat/>
    <w:locked/>
    <w:rsid w:val="00FE7F51"/>
    <w:rPr>
      <w:sz w:val="18"/>
    </w:rPr>
  </w:style>
  <w:style w:type="character" w:styleId="SchwacherVerweis">
    <w:name w:val="Subtle Reference"/>
    <w:basedOn w:val="Absatz-Standardschriftart"/>
    <w:uiPriority w:val="31"/>
    <w:semiHidden/>
    <w:locked/>
    <w:rsid w:val="0020132D"/>
    <w:rPr>
      <w:caps w:val="0"/>
      <w:smallCaps/>
      <w:strike w:val="0"/>
      <w:dstrike w:val="0"/>
      <w:vanish w:val="0"/>
      <w:color w:val="auto"/>
      <w:u w:val="none"/>
      <w:vertAlign w:val="baseline"/>
    </w:rPr>
  </w:style>
  <w:style w:type="paragraph" w:styleId="Blocktext">
    <w:name w:val="Block Text"/>
    <w:basedOn w:val="Standard"/>
    <w:uiPriority w:val="99"/>
    <w:semiHidden/>
    <w:unhideWhenUsed/>
    <w:locked/>
    <w:rsid w:val="00FE7F51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ind w:left="1152" w:right="1152"/>
    </w:pPr>
    <w:rPr>
      <w:i/>
      <w:iCs/>
      <w:color w:val="7F7F7F" w:themeColor="text1" w:themeTint="80"/>
    </w:rPr>
  </w:style>
  <w:style w:type="paragraph" w:customStyle="1" w:styleId="P-1">
    <w:name w:val="P-1."/>
    <w:basedOn w:val="Standard"/>
    <w:uiPriority w:val="19"/>
    <w:semiHidden/>
    <w:qFormat/>
    <w:locked/>
    <w:rsid w:val="0020132D"/>
    <w:pPr>
      <w:ind w:left="397" w:hanging="397"/>
    </w:pPr>
    <w:rPr>
      <w:rFonts w:eastAsia="Times New Roman" w:cs="Times New Roman"/>
      <w:szCs w:val="20"/>
    </w:rPr>
  </w:style>
  <w:style w:type="paragraph" w:customStyle="1" w:styleId="P-1Ftsz">
    <w:name w:val="P-1. Ftsz"/>
    <w:basedOn w:val="Standard"/>
    <w:uiPriority w:val="19"/>
    <w:semiHidden/>
    <w:qFormat/>
    <w:locked/>
    <w:rsid w:val="0020132D"/>
    <w:pPr>
      <w:ind w:left="397"/>
    </w:pPr>
    <w:rPr>
      <w:rFonts w:eastAsia="Times New Roman" w:cs="Times New Roman"/>
      <w:szCs w:val="20"/>
    </w:rPr>
  </w:style>
  <w:style w:type="paragraph" w:customStyle="1" w:styleId="P-1a">
    <w:name w:val="P-1.a)"/>
    <w:basedOn w:val="Standard"/>
    <w:uiPriority w:val="19"/>
    <w:semiHidden/>
    <w:qFormat/>
    <w:locked/>
    <w:rsid w:val="0020132D"/>
    <w:pPr>
      <w:ind w:left="794" w:hanging="397"/>
    </w:pPr>
    <w:rPr>
      <w:rFonts w:eastAsia="Times New Roman" w:cs="Times New Roman"/>
      <w:szCs w:val="20"/>
    </w:rPr>
  </w:style>
  <w:style w:type="paragraph" w:customStyle="1" w:styleId="P-1aFtsz">
    <w:name w:val="P-1.a) Ftsz"/>
    <w:basedOn w:val="Standard"/>
    <w:uiPriority w:val="19"/>
    <w:semiHidden/>
    <w:qFormat/>
    <w:locked/>
    <w:rsid w:val="0020132D"/>
    <w:pPr>
      <w:ind w:left="794"/>
    </w:pPr>
    <w:rPr>
      <w:rFonts w:eastAsia="Times New Roman" w:cs="Times New Roman"/>
      <w:szCs w:val="20"/>
    </w:rPr>
  </w:style>
  <w:style w:type="paragraph" w:customStyle="1" w:styleId="P-1ai">
    <w:name w:val="P-1.a)i)"/>
    <w:basedOn w:val="P-1aFtsz"/>
    <w:uiPriority w:val="19"/>
    <w:semiHidden/>
    <w:locked/>
    <w:rsid w:val="0020132D"/>
    <w:pPr>
      <w:ind w:left="1191" w:hanging="397"/>
    </w:pPr>
  </w:style>
  <w:style w:type="paragraph" w:customStyle="1" w:styleId="P-1aiFtsz">
    <w:name w:val="P-1.a)i) Ftsz"/>
    <w:basedOn w:val="P-1aFtsz"/>
    <w:uiPriority w:val="19"/>
    <w:semiHidden/>
    <w:locked/>
    <w:rsid w:val="0020132D"/>
    <w:pPr>
      <w:ind w:left="1191"/>
    </w:pPr>
  </w:style>
  <w:style w:type="paragraph" w:customStyle="1" w:styleId="Bilduntertitel">
    <w:name w:val="Bilduntertitel"/>
    <w:aliases w:val="Bild-UT"/>
    <w:basedOn w:val="Quelle"/>
    <w:uiPriority w:val="4"/>
    <w:qFormat/>
    <w:rsid w:val="002B0131"/>
    <w:pPr>
      <w:spacing w:before="0"/>
    </w:pPr>
    <w:rPr>
      <w:rFonts w:eastAsia="Times New Roman" w:cs="Times New Roman"/>
      <w:szCs w:val="20"/>
    </w:rPr>
  </w:style>
  <w:style w:type="numbering" w:customStyle="1" w:styleId="ATberschriftennummeriert">
    <w:name w:val="AT Überschriften nummeriert"/>
    <w:uiPriority w:val="99"/>
    <w:rsid w:val="0020132D"/>
    <w:pPr>
      <w:numPr>
        <w:numId w:val="1"/>
      </w:numPr>
    </w:pPr>
  </w:style>
  <w:style w:type="paragraph" w:customStyle="1" w:styleId="LOGO">
    <w:name w:val="LOGO"/>
    <w:basedOn w:val="P-Intro"/>
    <w:next w:val="Standard"/>
    <w:uiPriority w:val="54"/>
    <w:semiHidden/>
    <w:locked/>
    <w:rsid w:val="005A3EB6"/>
    <w:pPr>
      <w:spacing w:after="516"/>
    </w:pPr>
    <w:rPr>
      <w:color w:val="auto"/>
    </w:rPr>
  </w:style>
  <w:style w:type="paragraph" w:customStyle="1" w:styleId="ImpressumKeinLeerraum">
    <w:name w:val="Impressum Kein Leerraum"/>
    <w:basedOn w:val="KeinLeerraum"/>
    <w:uiPriority w:val="44"/>
    <w:rsid w:val="00021FF4"/>
    <w:rPr>
      <w:sz w:val="20"/>
    </w:rPr>
  </w:style>
  <w:style w:type="paragraph" w:customStyle="1" w:styleId="2Impressum">
    <w:name w:val="Ü2 Impressum"/>
    <w:basedOn w:val="1-small"/>
    <w:next w:val="ImpressumKeinLeerraum"/>
    <w:uiPriority w:val="44"/>
    <w:rsid w:val="002D7DBE"/>
    <w:pPr>
      <w:pageBreakBefore w:val="0"/>
      <w:spacing w:before="720" w:after="0"/>
      <w:outlineLvl w:val="1"/>
    </w:pPr>
    <w:rPr>
      <w:sz w:val="20"/>
    </w:rPr>
  </w:style>
  <w:style w:type="paragraph" w:customStyle="1" w:styleId="An">
    <w:name w:val="An"/>
    <w:basedOn w:val="Anschriftdaten"/>
    <w:uiPriority w:val="99"/>
    <w:semiHidden/>
    <w:locked/>
    <w:rsid w:val="00FE7F51"/>
    <w:pPr>
      <w:spacing w:line="220" w:lineRule="exact"/>
    </w:pPr>
    <w:rPr>
      <w:sz w:val="16"/>
    </w:rPr>
  </w:style>
  <w:style w:type="paragraph" w:customStyle="1" w:styleId="ImpressumtextVOR">
    <w:name w:val="Impressumtext+VOR"/>
    <w:basedOn w:val="StdVOR"/>
    <w:next w:val="ImpressumKeinLeerraum"/>
    <w:uiPriority w:val="44"/>
    <w:rsid w:val="00E731BD"/>
    <w:pPr>
      <w:spacing w:after="0"/>
    </w:pPr>
    <w:rPr>
      <w:sz w:val="20"/>
      <w:szCs w:val="19"/>
    </w:rPr>
  </w:style>
  <w:style w:type="character" w:styleId="Hervorhebung">
    <w:name w:val="Emphasis"/>
    <w:basedOn w:val="Absatz-Standardschriftart"/>
    <w:uiPriority w:val="59"/>
    <w:semiHidden/>
    <w:locked/>
    <w:rsid w:val="0020132D"/>
    <w:rPr>
      <w:b/>
      <w:i w:val="0"/>
      <w:iCs/>
    </w:rPr>
  </w:style>
  <w:style w:type="character" w:styleId="SchwacheHervorhebung">
    <w:name w:val="Subtle Emphasis"/>
    <w:basedOn w:val="Absatz-Standardschriftart"/>
    <w:uiPriority w:val="59"/>
    <w:semiHidden/>
    <w:locked/>
    <w:rsid w:val="0020132D"/>
    <w:rPr>
      <w:i/>
      <w:iCs/>
      <w:color w:val="auto"/>
    </w:rPr>
  </w:style>
  <w:style w:type="paragraph" w:customStyle="1" w:styleId="AbsNACH">
    <w:name w:val="Abs+NACH"/>
    <w:basedOn w:val="Absendedaten"/>
    <w:uiPriority w:val="49"/>
    <w:semiHidden/>
    <w:qFormat/>
    <w:locked/>
    <w:rsid w:val="00FE7F51"/>
    <w:pPr>
      <w:spacing w:after="240"/>
    </w:pPr>
    <w:rPr>
      <w:rFonts w:eastAsia="Times New Roman" w:cs="Times New Roman"/>
      <w:szCs w:val="20"/>
    </w:rPr>
  </w:style>
  <w:style w:type="numbering" w:customStyle="1" w:styleId="AT-Brief-berschriftengliederung">
    <w:name w:val="AT-Brief-Überschriftengliederung"/>
    <w:uiPriority w:val="99"/>
    <w:rsid w:val="00FE7F51"/>
    <w:pPr>
      <w:numPr>
        <w:numId w:val="7"/>
      </w:numPr>
    </w:pPr>
  </w:style>
  <w:style w:type="character" w:styleId="BesuchterLink">
    <w:name w:val="FollowedHyperlink"/>
    <w:basedOn w:val="Absatz-Standardschriftart"/>
    <w:uiPriority w:val="99"/>
    <w:semiHidden/>
    <w:unhideWhenUsed/>
    <w:locked/>
    <w:rsid w:val="00FE7F51"/>
    <w:rPr>
      <w:color w:val="636362" w:themeColor="followedHyperlink"/>
      <w:u w:val="single"/>
    </w:rPr>
  </w:style>
  <w:style w:type="paragraph" w:styleId="Datum">
    <w:name w:val="Date"/>
    <w:basedOn w:val="Standard"/>
    <w:next w:val="Standard"/>
    <w:link w:val="DatumZchn"/>
    <w:semiHidden/>
    <w:locked/>
    <w:rsid w:val="00FE7F51"/>
    <w:pPr>
      <w:ind w:left="6050"/>
    </w:pPr>
    <w:rPr>
      <w:lang w:val="de-AT"/>
    </w:rPr>
  </w:style>
  <w:style w:type="character" w:customStyle="1" w:styleId="DatumZchn">
    <w:name w:val="Datum Zchn"/>
    <w:basedOn w:val="Absatz-Standardschriftart"/>
    <w:link w:val="Datum"/>
    <w:semiHidden/>
    <w:rsid w:val="00C23ED8"/>
    <w:rPr>
      <w:sz w:val="24"/>
      <w:szCs w:val="24"/>
      <w:lang w:val="de-AT"/>
    </w:rPr>
  </w:style>
  <w:style w:type="numbering" w:customStyle="1" w:styleId="eu2018atGliederungsliste">
    <w:name w:val="eu2018at Gliederungsliste"/>
    <w:uiPriority w:val="99"/>
    <w:rsid w:val="00FE7F51"/>
    <w:pPr>
      <w:numPr>
        <w:numId w:val="9"/>
      </w:numPr>
    </w:pPr>
  </w:style>
  <w:style w:type="character" w:customStyle="1" w:styleId="Grobuchstaben">
    <w:name w:val="Großbuchstaben"/>
    <w:basedOn w:val="Absatz-Standardschriftart"/>
    <w:uiPriority w:val="59"/>
    <w:qFormat/>
    <w:rsid w:val="00FE7F51"/>
    <w:rPr>
      <w:caps/>
      <w:smallCaps w:val="0"/>
      <w:strike w:val="0"/>
      <w:dstrike w:val="0"/>
      <w:vanish w:val="0"/>
      <w:vertAlign w:val="baseline"/>
    </w:rPr>
  </w:style>
  <w:style w:type="paragraph" w:styleId="Textkrper">
    <w:name w:val="Body Text"/>
    <w:basedOn w:val="Standard"/>
    <w:link w:val="TextkrperZchn"/>
    <w:uiPriority w:val="99"/>
    <w:semiHidden/>
    <w:unhideWhenUsed/>
    <w:locked/>
    <w:rsid w:val="004A4500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4A4500"/>
  </w:style>
  <w:style w:type="table" w:customStyle="1" w:styleId="TableNormal">
    <w:name w:val="Table Normal"/>
    <w:uiPriority w:val="2"/>
    <w:semiHidden/>
    <w:unhideWhenUsed/>
    <w:qFormat/>
    <w:rsid w:val="00BC0F56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BC0F56"/>
    <w:pPr>
      <w:widowControl w:val="0"/>
      <w:suppressAutoHyphens w:val="0"/>
      <w:autoSpaceDE w:val="0"/>
      <w:autoSpaceDN w:val="0"/>
      <w:spacing w:before="55" w:after="0" w:line="240" w:lineRule="auto"/>
      <w:ind w:right="74"/>
      <w:jc w:val="right"/>
    </w:pPr>
    <w:rPr>
      <w:rFonts w:ascii="Calibri" w:eastAsia="Calibri" w:hAnsi="Calibri" w:cs="Calibri"/>
      <w:sz w:val="22"/>
      <w:szCs w:val="22"/>
      <w:lang w:eastAsia="de-DE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g\Downloads\DE-Artikel-Leer-BKA%20(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8E545A-05B5-4213-8B50-4AE85D4719D5}"/>
      </w:docPartPr>
      <w:docPartBody>
        <w:p w:rsidR="00A362BB" w:rsidRDefault="00A335B2">
          <w:r w:rsidRPr="004A7B24">
            <w:t>Klicken oder tippen Sie hier, um Text einzugeben.</w:t>
          </w:r>
        </w:p>
      </w:docPartBody>
    </w:docPart>
    <w:docPart>
      <w:docPartPr>
        <w:name w:val="5612D9AA412645C8A041699A4906CD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0495D2-C709-47E8-B1FC-BE71D9756AB5}"/>
      </w:docPartPr>
      <w:docPartBody>
        <w:p w:rsidR="00FD5BC7" w:rsidRDefault="00D85A42" w:rsidP="00D85A42">
          <w:pPr>
            <w:pStyle w:val="5612D9AA412645C8A041699A4906CD37"/>
          </w:pPr>
          <w:r w:rsidRPr="004A7B24">
            <w:t>Klicken oder tippen Sie hier, um Text einzugeben.</w:t>
          </w:r>
        </w:p>
      </w:docPartBody>
    </w:docPart>
    <w:docPart>
      <w:docPartPr>
        <w:name w:val="11955683A269488ABF8EC200092237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1EFB83-7494-4078-800A-216FCE76519E}"/>
      </w:docPartPr>
      <w:docPartBody>
        <w:p w:rsidR="00FD5BC7" w:rsidRDefault="00D85A42" w:rsidP="00D85A42">
          <w:pPr>
            <w:pStyle w:val="11955683A269488ABF8EC2000922377F"/>
          </w:pPr>
          <w:r w:rsidRPr="004A7B24">
            <w:t>Klicken oder tippen Sie hier, um Text einzugeben.</w:t>
          </w:r>
        </w:p>
      </w:docPartBody>
    </w:docPart>
    <w:docPart>
      <w:docPartPr>
        <w:name w:val="94DA5DBC54574953BF0B7CB00FBCF2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8F4261-3B28-4FDA-AC67-786DB1DDA9CA}"/>
      </w:docPartPr>
      <w:docPartBody>
        <w:p w:rsidR="00FD5BC7" w:rsidRDefault="00FD5BC7" w:rsidP="00FD5BC7">
          <w:pPr>
            <w:pStyle w:val="94DA5DBC54574953BF0B7CB00FBCF231"/>
          </w:pPr>
          <w:r w:rsidRPr="004A7B24">
            <w:t>Klicken oder tippen Sie hier, um Text einzugeben.</w:t>
          </w:r>
        </w:p>
      </w:docPartBody>
    </w:docPart>
    <w:docPart>
      <w:docPartPr>
        <w:name w:val="F821556D7EFB49A7A2CD8938A98597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5B10D1-6DF8-4B89-A843-C92AF5AD820B}"/>
      </w:docPartPr>
      <w:docPartBody>
        <w:p w:rsidR="00FD5BC7" w:rsidRDefault="00FD5BC7" w:rsidP="00FD5BC7">
          <w:pPr>
            <w:pStyle w:val="F821556D7EFB49A7A2CD8938A98597E5"/>
          </w:pPr>
          <w:r w:rsidRPr="004A7B24">
            <w:t>Klicken oder tippen Sie hier, um Text einzugeben.</w:t>
          </w:r>
        </w:p>
      </w:docPartBody>
    </w:docPart>
    <w:docPart>
      <w:docPartPr>
        <w:name w:val="9232180707004886A70B2860B7F874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BF4D5C-490C-43F3-85AE-870BE37712DF}"/>
      </w:docPartPr>
      <w:docPartBody>
        <w:p w:rsidR="00FD5BC7" w:rsidRDefault="00FD5BC7" w:rsidP="00FD5BC7">
          <w:pPr>
            <w:pStyle w:val="9232180707004886A70B2860B7F87482"/>
          </w:pPr>
          <w:r w:rsidRPr="004A7B24">
            <w:t>Klicken oder tippen Sie hier, um Text einzugeben.</w:t>
          </w:r>
        </w:p>
      </w:docPartBody>
    </w:docPart>
    <w:docPart>
      <w:docPartPr>
        <w:name w:val="7D84633831D943A6829EDE51265C98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83B7E9-5D4C-4575-9A8A-41B180C96119}"/>
      </w:docPartPr>
      <w:docPartBody>
        <w:p w:rsidR="00FD5BC7" w:rsidRDefault="00FD5BC7" w:rsidP="00FD5BC7">
          <w:pPr>
            <w:pStyle w:val="7D84633831D943A6829EDE51265C9819"/>
          </w:pPr>
          <w:r w:rsidRPr="004A7B24">
            <w:t>Klicken oder tippen Sie hier, um Text einzugeben.</w:t>
          </w:r>
        </w:p>
      </w:docPartBody>
    </w:docPart>
    <w:docPart>
      <w:docPartPr>
        <w:name w:val="0A0D54F124E74C959CEBE2E9007905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7747A5-83AA-417E-9EBD-E7C4DC3D527D}"/>
      </w:docPartPr>
      <w:docPartBody>
        <w:p w:rsidR="00FD5BC7" w:rsidRDefault="00FD5BC7" w:rsidP="00FD5BC7">
          <w:pPr>
            <w:pStyle w:val="0A0D54F124E74C959CEBE2E9007905A5"/>
          </w:pPr>
          <w:r w:rsidRPr="004A7B24">
            <w:t>Klicken oder tippen Sie hier, um Text einzugeben.</w:t>
          </w:r>
        </w:p>
      </w:docPartBody>
    </w:docPart>
    <w:docPart>
      <w:docPartPr>
        <w:name w:val="41412FBAFF08418E9C48A5E5E0CCAA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98242B-F1FE-40A8-95A6-BEF5CC9F960A}"/>
      </w:docPartPr>
      <w:docPartBody>
        <w:p w:rsidR="00FD5BC7" w:rsidRDefault="00FD5BC7" w:rsidP="00FD5BC7">
          <w:pPr>
            <w:pStyle w:val="41412FBAFF08418E9C48A5E5E0CCAA8A"/>
          </w:pPr>
          <w:r w:rsidRPr="004A7B24">
            <w:t>Klicken oder tippen Sie hier, um Text einzugeben.</w:t>
          </w:r>
        </w:p>
      </w:docPartBody>
    </w:docPart>
    <w:docPart>
      <w:docPartPr>
        <w:name w:val="452BC0DA9AAC4669B1AEB5C169A031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20AE91-9179-4C99-A2B9-E7598F044DAF}"/>
      </w:docPartPr>
      <w:docPartBody>
        <w:p w:rsidR="00FD5BC7" w:rsidRDefault="00FD5BC7" w:rsidP="00FD5BC7">
          <w:pPr>
            <w:pStyle w:val="452BC0DA9AAC4669B1AEB5C169A031CF"/>
          </w:pPr>
          <w:r w:rsidRPr="004A7B24">
            <w:t>Klicken oder tippen Sie hier, um Text einzugeben.</w:t>
          </w:r>
        </w:p>
      </w:docPartBody>
    </w:docPart>
    <w:docPart>
      <w:docPartPr>
        <w:name w:val="CDC97C45E8D6426F813C2783E5EFDE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5D6452-C1E8-44A6-9E2C-DBEA4DD71EB3}"/>
      </w:docPartPr>
      <w:docPartBody>
        <w:p w:rsidR="00FD5BC7" w:rsidRDefault="00FD5BC7" w:rsidP="00FD5BC7">
          <w:pPr>
            <w:pStyle w:val="CDC97C45E8D6426F813C2783E5EFDEC8"/>
          </w:pPr>
          <w:r w:rsidRPr="004A7B24">
            <w:t>Klicken oder tippen Sie hier, um Text einzugeben.</w:t>
          </w:r>
        </w:p>
      </w:docPartBody>
    </w:docPart>
    <w:docPart>
      <w:docPartPr>
        <w:name w:val="5350FB2A6DB240CE896D7B26FF0171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919D02-B9BC-4A80-823F-7F58ECFE2526}"/>
      </w:docPartPr>
      <w:docPartBody>
        <w:p w:rsidR="00FD5BC7" w:rsidRDefault="00FD5BC7" w:rsidP="00FD5BC7">
          <w:pPr>
            <w:pStyle w:val="5350FB2A6DB240CE896D7B26FF0171DD"/>
          </w:pPr>
          <w:r w:rsidRPr="004A7B24">
            <w:t>Klicken oder tippen Sie hier, um Text einzugeben.</w:t>
          </w:r>
        </w:p>
      </w:docPartBody>
    </w:docPart>
    <w:docPart>
      <w:docPartPr>
        <w:name w:val="F2089737B2F3480B97687D413BB7E3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0FA202-6B02-4B63-80B8-54EACCBC3E5D}"/>
      </w:docPartPr>
      <w:docPartBody>
        <w:p w:rsidR="00FD5BC7" w:rsidRDefault="00FD5BC7" w:rsidP="00FD5BC7">
          <w:pPr>
            <w:pStyle w:val="F2089737B2F3480B97687D413BB7E3CA"/>
          </w:pPr>
          <w:r w:rsidRPr="004A7B24">
            <w:t>Klicken oder tippen Sie hier, um Text einzugeben.</w:t>
          </w:r>
        </w:p>
      </w:docPartBody>
    </w:docPart>
    <w:docPart>
      <w:docPartPr>
        <w:name w:val="7EF8B74175694B228E824FFAD997AF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553CCD-BC70-4B2F-9EFC-BBB67088C710}"/>
      </w:docPartPr>
      <w:docPartBody>
        <w:p w:rsidR="00FD5BC7" w:rsidRDefault="00FD5BC7" w:rsidP="00FD5BC7">
          <w:pPr>
            <w:pStyle w:val="7EF8B74175694B228E824FFAD997AFBF"/>
          </w:pPr>
          <w:r w:rsidRPr="004A7B24">
            <w:t>Klicken oder tippen Sie hier, um Text einzugeben.</w:t>
          </w:r>
        </w:p>
      </w:docPartBody>
    </w:docPart>
    <w:docPart>
      <w:docPartPr>
        <w:name w:val="35638384DE0240FA9279844015B65E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67CC1E-50F7-49B3-B51A-2FEEE425070A}"/>
      </w:docPartPr>
      <w:docPartBody>
        <w:p w:rsidR="00FD5BC7" w:rsidRDefault="00FD5BC7" w:rsidP="00FD5BC7">
          <w:pPr>
            <w:pStyle w:val="35638384DE0240FA9279844015B65E93"/>
          </w:pPr>
          <w:r w:rsidRPr="004A7B24">
            <w:t>Klicken oder tippen Sie hier, um Text einzugeben.</w:t>
          </w:r>
        </w:p>
      </w:docPartBody>
    </w:docPart>
    <w:docPart>
      <w:docPartPr>
        <w:name w:val="C42D10F48FBA4C3CB3CDE4CC9E2635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219B54-57B9-4F58-95D5-A025646AC25A}"/>
      </w:docPartPr>
      <w:docPartBody>
        <w:p w:rsidR="00FD5BC7" w:rsidRDefault="00FD5BC7" w:rsidP="00FD5BC7">
          <w:pPr>
            <w:pStyle w:val="C42D10F48FBA4C3CB3CDE4CC9E2635F0"/>
          </w:pPr>
          <w:r w:rsidRPr="004A7B24"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5B2"/>
    <w:rsid w:val="000C10E3"/>
    <w:rsid w:val="000E4BE5"/>
    <w:rsid w:val="00105D51"/>
    <w:rsid w:val="00156C76"/>
    <w:rsid w:val="001C63E3"/>
    <w:rsid w:val="001F63E1"/>
    <w:rsid w:val="00211034"/>
    <w:rsid w:val="003D4FA3"/>
    <w:rsid w:val="003E47E4"/>
    <w:rsid w:val="003F5327"/>
    <w:rsid w:val="00475002"/>
    <w:rsid w:val="004C497A"/>
    <w:rsid w:val="00500D1D"/>
    <w:rsid w:val="0051776D"/>
    <w:rsid w:val="00535C6A"/>
    <w:rsid w:val="00570527"/>
    <w:rsid w:val="00595D95"/>
    <w:rsid w:val="00634E3A"/>
    <w:rsid w:val="006A0651"/>
    <w:rsid w:val="00971588"/>
    <w:rsid w:val="009900B5"/>
    <w:rsid w:val="00A23E67"/>
    <w:rsid w:val="00A335B2"/>
    <w:rsid w:val="00A362BB"/>
    <w:rsid w:val="00B15EA8"/>
    <w:rsid w:val="00B16D37"/>
    <w:rsid w:val="00B22D4D"/>
    <w:rsid w:val="00B911AC"/>
    <w:rsid w:val="00BB6C25"/>
    <w:rsid w:val="00BD3BD1"/>
    <w:rsid w:val="00BF5F3B"/>
    <w:rsid w:val="00C00215"/>
    <w:rsid w:val="00C201E0"/>
    <w:rsid w:val="00C62E03"/>
    <w:rsid w:val="00C94EC9"/>
    <w:rsid w:val="00D078A7"/>
    <w:rsid w:val="00D22448"/>
    <w:rsid w:val="00D25555"/>
    <w:rsid w:val="00D85A42"/>
    <w:rsid w:val="00DF2AE2"/>
    <w:rsid w:val="00E43761"/>
    <w:rsid w:val="00E54B51"/>
    <w:rsid w:val="00FA579E"/>
    <w:rsid w:val="00FD5BC7"/>
    <w:rsid w:val="00FF3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5612D9AA412645C8A041699A4906CD37">
    <w:name w:val="5612D9AA412645C8A041699A4906CD37"/>
    <w:rsid w:val="00D85A42"/>
  </w:style>
  <w:style w:type="paragraph" w:customStyle="1" w:styleId="11955683A269488ABF8EC2000922377F">
    <w:name w:val="11955683A269488ABF8EC2000922377F"/>
    <w:rsid w:val="00D85A42"/>
  </w:style>
  <w:style w:type="paragraph" w:customStyle="1" w:styleId="94DA5DBC54574953BF0B7CB00FBCF231">
    <w:name w:val="94DA5DBC54574953BF0B7CB00FBCF231"/>
    <w:rsid w:val="00FD5BC7"/>
  </w:style>
  <w:style w:type="paragraph" w:customStyle="1" w:styleId="F821556D7EFB49A7A2CD8938A98597E5">
    <w:name w:val="F821556D7EFB49A7A2CD8938A98597E5"/>
    <w:rsid w:val="00FD5BC7"/>
  </w:style>
  <w:style w:type="paragraph" w:customStyle="1" w:styleId="9232180707004886A70B2860B7F87482">
    <w:name w:val="9232180707004886A70B2860B7F87482"/>
    <w:rsid w:val="00FD5BC7"/>
  </w:style>
  <w:style w:type="paragraph" w:customStyle="1" w:styleId="7D84633831D943A6829EDE51265C9819">
    <w:name w:val="7D84633831D943A6829EDE51265C9819"/>
    <w:rsid w:val="00FD5BC7"/>
  </w:style>
  <w:style w:type="paragraph" w:customStyle="1" w:styleId="0A0D54F124E74C959CEBE2E9007905A5">
    <w:name w:val="0A0D54F124E74C959CEBE2E9007905A5"/>
    <w:rsid w:val="00FD5BC7"/>
  </w:style>
  <w:style w:type="paragraph" w:customStyle="1" w:styleId="41412FBAFF08418E9C48A5E5E0CCAA8A">
    <w:name w:val="41412FBAFF08418E9C48A5E5E0CCAA8A"/>
    <w:rsid w:val="00FD5BC7"/>
  </w:style>
  <w:style w:type="paragraph" w:customStyle="1" w:styleId="452BC0DA9AAC4669B1AEB5C169A031CF">
    <w:name w:val="452BC0DA9AAC4669B1AEB5C169A031CF"/>
    <w:rsid w:val="00FD5BC7"/>
  </w:style>
  <w:style w:type="paragraph" w:customStyle="1" w:styleId="CDC97C45E8D6426F813C2783E5EFDEC8">
    <w:name w:val="CDC97C45E8D6426F813C2783E5EFDEC8"/>
    <w:rsid w:val="00FD5BC7"/>
  </w:style>
  <w:style w:type="paragraph" w:customStyle="1" w:styleId="5350FB2A6DB240CE896D7B26FF0171DD">
    <w:name w:val="5350FB2A6DB240CE896D7B26FF0171DD"/>
    <w:rsid w:val="00FD5BC7"/>
  </w:style>
  <w:style w:type="paragraph" w:customStyle="1" w:styleId="F2089737B2F3480B97687D413BB7E3CA">
    <w:name w:val="F2089737B2F3480B97687D413BB7E3CA"/>
    <w:rsid w:val="00FD5BC7"/>
  </w:style>
  <w:style w:type="paragraph" w:customStyle="1" w:styleId="7EF8B74175694B228E824FFAD997AFBF">
    <w:name w:val="7EF8B74175694B228E824FFAD997AFBF"/>
    <w:rsid w:val="00FD5BC7"/>
  </w:style>
  <w:style w:type="paragraph" w:customStyle="1" w:styleId="35638384DE0240FA9279844015B65E93">
    <w:name w:val="35638384DE0240FA9279844015B65E93"/>
    <w:rsid w:val="00FD5BC7"/>
  </w:style>
  <w:style w:type="paragraph" w:customStyle="1" w:styleId="C42D10F48FBA4C3CB3CDE4CC9E2635F0">
    <w:name w:val="C42D10F48FBA4C3CB3CDE4CC9E2635F0"/>
    <w:rsid w:val="00FD5B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Republik-AT-Theme-Artikel">
  <a:themeElements>
    <a:clrScheme name="Republik-AT-2020">
      <a:dk1>
        <a:srgbClr val="000000"/>
      </a:dk1>
      <a:lt1>
        <a:srgbClr val="E6EFF3"/>
      </a:lt1>
      <a:dk2>
        <a:srgbClr val="E1320F"/>
      </a:dk2>
      <a:lt2>
        <a:srgbClr val="FFFFFF"/>
      </a:lt2>
      <a:accent1>
        <a:srgbClr val="CA0237"/>
      </a:accent1>
      <a:accent2>
        <a:srgbClr val="5FB564"/>
      </a:accent2>
      <a:accent3>
        <a:srgbClr val="950F53"/>
      </a:accent3>
      <a:accent4>
        <a:srgbClr val="F59C00"/>
      </a:accent4>
      <a:accent5>
        <a:srgbClr val="3BACBE"/>
      </a:accent5>
      <a:accent6>
        <a:srgbClr val="BCCF00"/>
      </a:accent6>
      <a:hlink>
        <a:srgbClr val="1C1C1C"/>
      </a:hlink>
      <a:folHlink>
        <a:srgbClr val="63636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f:fields xmlns:f="http://schemas.fabasoft.com/folio/2007/fields">
  <f:record>
    <f:field ref="objname" par="" text="Republik-AT_Artikel-Dokument-BKA"/>
    <f:field ref="objsubject" par="" text=""/>
    <f:field ref="objcreatedby" par="" text="MILLER, Michelle, BSc"/>
    <f:field ref="objcreatedat" par="" date="2018-09-10T14:58:00" text="10.09.2018 14:58:00"/>
    <f:field ref="objchangedby" par="" text="MILLER, Michelle, BSc"/>
    <f:field ref="objmodifiedat" par="" date="2018-09-10T14:58:00" text="10.09.2018 14:58:00"/>
    <f:field ref="doc_FSCFOLIO_1_1001_FieldDocumentNumber" par="" text=""/>
    <f:field ref="doc_FSCFOLIO_1_1001_FieldSubject" par="" text=""/>
    <f:field ref="FSCFOLIO_1_1001_FieldCurrentUser" par="" text="Edith VOSTA"/>
    <f:field ref="CCAPRECONFIG_15_1001_Objektname" par="" text="Republik-AT_Artikel-Dokument-BKA"/>
    <f:field ref="CCAPRECONFIG_15_1001_Objektname" par="" text="Republik-AT_Artikel-Dokument-BKA"/>
    <f:field ref="EIBPRECONFIG_1_1001_FieldEIBAttachments" par="" text=""/>
    <f:field ref="EIBPRECONFIG_1_1001_FieldEIBNextFiles" par="" text=""/>
    <f:field ref="EIBPRECONFIG_1_1001_FieldEIBPreviousFiles" par="" text=""/>
    <f:field ref="EIBPRECONFIG_1_1001_FieldEIBRelatedFiles" par="" text=""/>
    <f:field ref="EIBPRECONFIG_1_1001_FieldEIBCompletedOrdinals" par="" text=""/>
    <f:field ref="EIBPRECONFIG_1_1001_FieldEIBOUAddr" par="" text="Ballhausplatz 2, 1010 Wien"/>
    <f:field ref="EIBPRECONFIG_1_1001_FieldEIBRecipients" par="" text=""/>
    <f:field ref="EIBPRECONFIG_1_1001_FieldEIBSignatures" par="" text=""/>
    <f:field ref="EIBPRECONFIG_1_1001_FieldCCAAddrAbschriftsbemerkung" par="" text=""/>
    <f:field ref="EIBPRECONFIG_1_1001_FieldCCAAddrAdresse" par="" text=""/>
    <f:field ref="EIBPRECONFIG_1_1001_FieldCCAAddrPostalischeAdresse" par="" text=""/>
    <f:field ref="EIBPRECONFIG_1_1001_FieldCCAIncomingSubject" par="" text=""/>
    <f:field ref="EIBPRECONFIG_1_1001_FieldCCAPersonalSubjAddress" par="" text=""/>
    <f:field ref="EIBPRECONFIG_1_1001_FieldCCASubfileSubject" par="" text=""/>
    <f:field ref="EIBPRECONFIG_1_1001_FieldCCASubject" par="" text=""/>
    <f:field ref="EIBVFGH_15_1700_FieldPartPlaintiffList" par="" text=""/>
    <f:field ref="EIBVFGH_15_1700_FieldGoesOutToList" par="" text=""/>
  </f:record>
  <f:display par="" text="Allgemein">
    <f:field ref="objname" text="Name"/>
    <f:field ref="objsubject" text="Anmerkungen"/>
    <f:field ref="objcreatedby" text="Erzeugt von"/>
    <f:field ref="objcreatedat" text="Erzeugt am/um"/>
    <f:field ref="objchangedby" text="Letzte Änderung von"/>
    <f:field ref="objmodifiedat" text="Letzte Änderung am/um"/>
    <f:field ref="FSCFOLIO_1_1001_FieldCurrentUser" text="Aktueller Benutzer"/>
    <f:field ref="CCAPRECONFIG_15_1001_Objektname" text="Objektname"/>
    <f:field ref="EIBPRECONFIG_1_1001_FieldEIBAttachments" text="Beilagen"/>
    <f:field ref="EIBPRECONFIG_1_1001_FieldEIBNextFiles" text="Nachzahlen"/>
    <f:field ref="EIBPRECONFIG_1_1001_FieldEIBPreviousFiles" text="Vorzahlen"/>
    <f:field ref="EIBPRECONFIG_1_1001_FieldEIBRelatedFiles" text="Bezugszahlen"/>
    <f:field ref="EIBPRECONFIG_1_1001_FieldEIBCompletedOrdinals" text="Miterledigte Akten"/>
    <f:field ref="EIBPRECONFIG_1_1001_FieldEIBOUAddr" text="Adresse der OE"/>
    <f:field ref="EIBPRECONFIG_1_1001_FieldEIBRecipients" text="Empfänger"/>
    <f:field ref="EIBPRECONFIG_1_1001_FieldEIBSignatures" text="Unterschriften"/>
    <f:field ref="EIBPRECONFIG_1_1001_FieldCCAAddrAbschriftsbemerkung" text="Abschriftsbemerkung"/>
    <f:field ref="EIBPRECONFIG_1_1001_FieldCCAAddrAdresse" text="Adresse"/>
    <f:field ref="EIBPRECONFIG_1_1001_FieldCCAAddrPostalischeAdresse" text="PostalischeAdresse"/>
    <f:field ref="EIBPRECONFIG_1_1001_FieldCCAIncomingSubject" text="EST-Betreff"/>
    <f:field ref="EIBPRECONFIG_1_1001_FieldCCAPersonalSubjAddress" text="Adresse (Namenszahl)"/>
    <f:field ref="EIBPRECONFIG_1_1001_FieldCCASubfileSubject" text="Betreff des Geschäftsstücks"/>
    <f:field ref="EIBPRECONFIG_1_1001_FieldCCASubject" text="Gegenstand"/>
    <f:field ref="EIBVFGH_15_1700_FieldPartPlaintiffList" text="Liste der Antragsteller"/>
    <f:field ref="EIBVFGH_15_1700_FieldGoesOutToList" text="Ergeht an Liste"/>
  </f:display>
  <f:display par="" text="Serienbrief">
    <f:field ref="doc_FSCFOLIO_1_1001_FieldDocumentNumber" text="Dokument Nummer"/>
    <f:field ref="doc_FSCFOLIO_1_1001_FieldSubject" text="Betreff"/>
  </f:display>
  <f:record inx="1">
    <f:field ref="CCAPRECONFIG_15_1001_Beilagenanzahl" par="" text=""/>
    <f:field ref="CCAPRECONFIG_15_1001_Anrede" par="" text=""/>
    <f:field ref="CCAPRECONFIG_15_1001_Anrede_Briefkopf" par="" text=""/>
    <f:field ref="CCAPRECONFIG_15_1001_Geschlecht_Anrede" par="" text=""/>
    <f:field ref="CCAPRECONFIG_15_1001_Titel" par="" text=""/>
    <f:field ref="CCAPRECONFIG_15_1001_Nachgestellter_Titel" par="" text=""/>
    <f:field ref="CCAPRECONFIG_15_1001_Vorname" par="" text=""/>
    <f:field ref="CCAPRECONFIG_15_1001_Nachname" par="" text=""/>
    <f:field ref="CCAPRECONFIG_15_1001_zH" par="" text=""/>
    <f:field ref="CCAPRECONFIG_15_1001_Geschlecht" par="" text=""/>
    <f:field ref="CCAPRECONFIG_15_1001_Strasse" par="" text=""/>
    <f:field ref="CCAPRECONFIG_15_1001_Hausnummer" par="" text=""/>
    <f:field ref="CCAPRECONFIG_15_1001_Stiege" par="" text=""/>
    <f:field ref="CCAPRECONFIG_15_1001_Stock" par="" text=""/>
    <f:field ref="CCAPRECONFIG_15_1001_Tuer" par="" text=""/>
    <f:field ref="CCAPRECONFIG_15_1001_Postfach" par="" text=""/>
    <f:field ref="CCAPRECONFIG_15_1001_Postleitzahl" par="" text=""/>
    <f:field ref="CCAPRECONFIG_15_1001_Ort" par="" text=""/>
    <f:field ref="CCAPRECONFIG_15_1001_Land" par="" text=""/>
    <f:field ref="CCAPRECONFIG_15_1001_Email" par="" text=""/>
    <f:field ref="CCAPRECONFIG_15_1001_Postalische_Adresse" par="" text=""/>
    <f:field ref="CCAPRECONFIG_15_1001_Adresse" par="" text=""/>
    <f:field ref="CCAPRECONFIG_15_1001_Fax" par="" text=""/>
    <f:field ref="CCAPRECONFIG_15_1001_Telefon" par="" text=""/>
    <f:field ref="CCAPRECONFIG_15_1001_Geburtsdatum" par="" text=""/>
    <f:field ref="CCAPRECONFIG_15_1001_Sozialversicherungsnummer" par="" text=""/>
    <f:field ref="CCAPRECONFIG_15_1001_Berufstitel" par="" text=""/>
    <f:field ref="CCAPRECONFIG_15_1001_Funktionsbezeichnung" par="" text=""/>
    <f:field ref="CCAPRECONFIG_15_1001_Organisationsname" par="" text=""/>
    <f:field ref="CCAPRECONFIG_15_1001_Organisationskurzname" par="" text=""/>
    <f:field ref="CCAPRECONFIG_15_1001_Abschriftsbemerkung" par="" text=""/>
    <f:field ref="CCAPRECONFIG_15_1001_Name_Zeile_2" par="" text=""/>
    <f:field ref="CCAPRECONFIG_15_1001_Name_Zeile_3" par="" text=""/>
    <f:field ref="CCAPRECONFIG_15_1001_Firmenbuchnummer" par="" text=""/>
    <f:field ref="CCAPRECONFIG_15_1001_Versandart" par="" text=""/>
    <f:field ref="CCAPRECONFIG_15_1001_Kategorie" par="" text=""/>
    <f:field ref="CCAPRECONFIG_15_1001_Rechtsform" par="" text=""/>
    <f:field ref="CCAPRECONFIG_15_1001_Ziel" par="" text=""/>
    <f:field ref="CCAPRECONFIG_15_1001_Zusatz_1" par="" text=""/>
    <f:field ref="CCAPRECONFIG_15_1001_Zusatz_2" par="" text=""/>
    <f:field ref="CCAPRECONFIG_15_1001_Zusatz_3" par="" text=""/>
    <f:field ref="CCAPRECONFIG_15_1001_Zusatz_4" par="" text=""/>
    <f:field ref="CCAPRECONFIG_15_1001_Zusatz_5" par="" text=""/>
    <f:field ref="CCAPRECONFIG_15_1001_Anrede" par="" text=""/>
    <f:field ref="CCAPRECONFIG_15_1001_Titel" par="" text=""/>
    <f:field ref="CCAPRECONFIG_15_1001_Vorname" par="" text=""/>
    <f:field ref="CCAPRECONFIG_15_1001_Nachname" par="" text=""/>
    <f:field ref="CCAPRECONFIG_15_1001_Nachgestellter_Titel" par="" text=""/>
    <f:field ref="CCAPRECONFIG_15_1001_Geschlecht" par="" text=""/>
    <f:field ref="CCAPRECONFIG_15_1001_Organisationsname" par="" text=""/>
    <f:field ref="CCAPRECONFIG_15_1001_Strasse" par="" text=""/>
    <f:field ref="CCAPRECONFIG_15_1001_Hausnummer" par="" text=""/>
    <f:field ref="CCAPRECONFIG_15_1001_Postleitzahl" par="" text=""/>
    <f:field ref="CCAPRECONFIG_15_1001_Ort" par="" text=""/>
    <f:field ref="CCAPRECONFIG_15_1001_Land" par="" text=""/>
    <f:field ref="CCAPRECONFIG_15_1001_Email" par="" text=""/>
    <f:field ref="CCAPRECONFIG_15_1001_Fax" par="" text=""/>
    <f:field ref="EIBPRECONFIG_1_1001_Telefon" par="" text=""/>
    <f:field ref="EIBPRECONFIG_1_1001_Geburtsdatum" par="" text=""/>
    <f:field ref="EIBPRECONFIG_1_1001_Geboren_am_2" par="" text=""/>
    <f:field ref="CCAPRECONFIG_15_1001_zH" par="" text=""/>
    <f:field ref="CCAPRECONFIG_15_1001_Abschriftsbemerkung" par="" text=""/>
    <f:field ref="CCAPRECONFIG_15_1001_Organisationskurzname" par="" text=""/>
    <f:field ref="EIBPRECONFIG_1_1001_Bezeichnung" par="" text=""/>
    <f:field ref="EIBPRECONFIG_1_1001_Bundesland" par="" text=""/>
    <f:field ref="EIBPRECONFIG_1_1001_Kategorie" par="" text=""/>
    <f:field ref="EIBPRECONFIG_1_1001_GruppeName_vollstaendig" par="" text=""/>
    <f:field ref="EIBPRECONFIG_1_1001_AdresseBeschreibung" par="" text=""/>
    <f:field ref="EIBPRECONFIG_1_1001_Name_Ergaenzung" par="" text=""/>
    <f:field ref="CUSTOMIZATIONRESSORTOEBFA_103_2800_Erster_Genehmiger" par="" text=""/>
    <f:field ref="CUSTOMIZATIONRESSORTOEBFA_103_2800_Zweiter_Genehmiger" par="" text=""/>
  </f:record>
  <f:display par="" text="Serialcontext &gt; Adressat/innen">
    <f:field ref="CCAPRECONFIG_15_1001_Beilagenanzahl" text="Anzahl der Beilagen"/>
    <f:field ref="CCAPRECONFIG_15_1001_Anrede" text="Anrede"/>
    <f:field ref="CCAPRECONFIG_15_1001_Anrede_Briefkopf" text="Anrede Briefkopf"/>
    <f:field ref="CCAPRECONFIG_15_1001_Geschlecht_Anrede" text="Geschlecht Anrede"/>
    <f:field ref="CCAPRECONFIG_15_1001_Titel" text="Titel"/>
    <f:field ref="CCAPRECONFIG_15_1001_Nachgestellter_Titel" text="Nachgestellter Titel"/>
    <f:field ref="CCAPRECONFIG_15_1001_Vorname" text="Vorname"/>
    <f:field ref="CCAPRECONFIG_15_1001_Nachname" text="Nachname"/>
    <f:field ref="CCAPRECONFIG_15_1001_zH" text="zH"/>
    <f:field ref="CCAPRECONFIG_15_1001_Geschlecht" text="Geschlecht"/>
    <f:field ref="CCAPRECONFIG_15_1001_Strasse" text="Strasse"/>
    <f:field ref="CCAPRECONFIG_15_1001_Hausnummer" text="Hausnummer"/>
    <f:field ref="CCAPRECONFIG_15_1001_Stiege" text="Stiege"/>
    <f:field ref="CCAPRECONFIG_15_1001_Stock" text="Stock"/>
    <f:field ref="CCAPRECONFIG_15_1001_Tuer" text="Tuer"/>
    <f:field ref="CCAPRECONFIG_15_1001_Postfach" text="Postfach"/>
    <f:field ref="CCAPRECONFIG_15_1001_Postleitzahl" text="Postleitzahl"/>
    <f:field ref="CCAPRECONFIG_15_1001_Ort" text="Ort"/>
    <f:field ref="CCAPRECONFIG_15_1001_Land" text="Land"/>
    <f:field ref="CCAPRECONFIG_15_1001_Email" text="Email"/>
    <f:field ref="CCAPRECONFIG_15_1001_Postalische_Adresse" text="Postalische Adresse"/>
    <f:field ref="CCAPRECONFIG_15_1001_Adresse" text="Adresse"/>
    <f:field ref="CCAPRECONFIG_15_1001_Fax" text="Fax"/>
    <f:field ref="CCAPRECONFIG_15_1001_Telefon" text="Telefon"/>
    <f:field ref="CCAPRECONFIG_15_1001_Geburtsdatum" text="Geburtsdatum"/>
    <f:field ref="CCAPRECONFIG_15_1001_Sozialversicherungsnummer" text="Sozialversicherungsnummer"/>
    <f:field ref="CCAPRECONFIG_15_1001_Berufstitel" text="Berufstitel"/>
    <f:field ref="CCAPRECONFIG_15_1001_Funktionsbezeichnung" text="Funktionsbezeichnung"/>
    <f:field ref="CCAPRECONFIG_15_1001_Organisationsname" text="Organisationsname"/>
    <f:field ref="CCAPRECONFIG_15_1001_Organisationskurzname" text="Organisationskurzname"/>
    <f:field ref="CCAPRECONFIG_15_1001_Abschriftsbemerkung" text="Abschriftsbemerkung"/>
    <f:field ref="CCAPRECONFIG_15_1001_Name_Zeile_2" text="Name Zeile 2"/>
    <f:field ref="CCAPRECONFIG_15_1001_Name_Zeile_3" text="Name Zeile 3"/>
    <f:field ref="CCAPRECONFIG_15_1001_Firmenbuchnummer" text="Firmenbuchnummer"/>
    <f:field ref="CCAPRECONFIG_15_1001_Versandart" text="Versandart"/>
    <f:field ref="CCAPRECONFIG_15_1001_Kategorie" text="Kategorie"/>
    <f:field ref="CCAPRECONFIG_15_1001_Rechtsform" text="Rechtsform"/>
    <f:field ref="CCAPRECONFIG_15_1001_Ziel" text="Ziel"/>
    <f:field ref="CCAPRECONFIG_15_1001_Zusatz_1" text="Zusatz 1"/>
    <f:field ref="CCAPRECONFIG_15_1001_Zusatz_2" text="Zusatz 2"/>
    <f:field ref="CCAPRECONFIG_15_1001_Zusatz_3" text="Zusatz 3"/>
    <f:field ref="CCAPRECONFIG_15_1001_Zusatz_4" text="Zusatz 4"/>
    <f:field ref="CCAPRECONFIG_15_1001_Zusatz_5" text="Zusatz 5"/>
    <f:field ref="EIBPRECONFIG_1_1001_Telefon" text="Telefon"/>
    <f:field ref="EIBPRECONFIG_1_1001_Geburtsdatum" text="Geburtsdatum"/>
    <f:field ref="EIBPRECONFIG_1_1001_Geboren_am_2" text="Geboren am (2)"/>
    <f:field ref="EIBPRECONFIG_1_1001_Bezeichnung" text="Bezeichnung"/>
    <f:field ref="EIBPRECONFIG_1_1001_Bundesland" text="Bundesland"/>
    <f:field ref="EIBPRECONFIG_1_1001_Kategorie" text="Kategorie"/>
    <f:field ref="EIBPRECONFIG_1_1001_GruppeName_vollstaendig" text="Gruppe Name vollständig"/>
    <f:field ref="EIBPRECONFIG_1_1001_AdresseBeschreibung" text="Adresse/Beschreibung"/>
    <f:field ref="EIBPRECONFIG_1_1001_Name_Ergaenzung" text="Name Ergänzung"/>
    <f:field ref="CUSTOMIZATIONRESSORTOEBFA_103_2800_Erster_Genehmiger" text="Erster Genehmiger"/>
    <f:field ref="CUSTOMIZATIONRESSORTOEBFA_103_2800_Zweiter_Genehmiger" text="Zweiter Genehmiger"/>
  </f:display>
</f:fields>
</file>

<file path=customXml/item2.xml><?xml version="1.0" encoding="utf-8"?>
<c:configuration xmlns:c="http://ns.axespdf.com/word/configuration">
  <c:group id="Styles">
    <c:group id="TH-Spalte">
      <c:property id="RoleID" type="string">ParagraphHeaderCell</c:property>
      <c:property id="Scope" type="integer">1</c:property>
    </c:group>
    <c:group id="TH Spalte 1">
      <c:property id="RoleID" type="string">ParagraphHeaderCell</c:property>
      <c:property id="Scope" type="integer">1</c:property>
    </c:group>
    <c:group id="Brief Ü2">
      <c:property id="RoleID" type="string">ParagraphHeading</c:property>
      <c:property id="Level" type="integer">2</c:property>
    </c:group>
    <c:group id="__Caption">
      <c:property id="RoleID" type="string">ParagraphCaption</c:property>
    </c:group>
    <c:group id="__ListContinue">
      <c:property id="RoleID" type="string">ParagraphListContinue</c:property>
    </c:group>
    <c:group id="TH Spalte links;TH Sp links">
      <c:property id="RoleID" type="string">ParagraphHeaderCell</c:property>
      <c:property id="Scope" type="integer">1</c:property>
    </c:group>
    <c:group id="TH Zeile">
      <c:property id="RoleID" type="string">ParagraphHeaderCell</c:property>
      <c:property id="Scope" type="integer">2</c:property>
    </c:group>
    <c:group id="__Quote">
      <c:property id="RoleID" type="string">ParagraphBlockQuote</c:property>
    </c:group>
    <c:group id="Gliederung Listenfortsetzung 1);GL F 1)">
      <c:property id="RoleID" type="string">ParagraphListContinue</c:property>
    </c:group>
    <c:group id="Gliederung Listenfortsetzung 1)a);GL F 1)a)">
      <c:property id="RoleID" type="string">ParagraphListContinue</c:property>
      <c:property id="Level" type="integer">2</c:property>
    </c:group>
    <c:group id="Gliederung Listenfortsetzung 1)a)i);GL F 1)a)i)">
      <c:property id="RoleID" type="string">ParagraphListContinue</c:property>
      <c:property id="Level" type="integer">3</c:property>
    </c:group>
    <c:group id="Gliederung Listenfortsetzung 1;GL F 1.">
      <c:property id="RoleID" type="string">ParagraphListContinue</c:property>
    </c:group>
    <c:group id="Gliederung Listenfortsetzung 1.1.;GL F 1.1.">
      <c:property id="RoleID" type="string">ParagraphListContinue</c:property>
      <c:property id="Level" type="integer">2</c:property>
    </c:group>
    <c:group id="Gliederung Listenfortsetzung 1.1.1;GL F 1.1.1.">
      <c:property id="RoleID" type="string">ParagraphListContinue</c:property>
      <c:property id="Level" type="integer">3</c:property>
    </c:group>
    <c:group id="__ListContinue2">
      <c:property id="RoleID" type="string">ParagraphListContinue</c:property>
      <c:property id="Level" type="integer">2</c:property>
    </c:group>
    <c:group id="__ListContinue3">
      <c:property id="RoleID" type="string">ParagraphListContinue</c:property>
      <c:property id="Level" type="integer">3</c:property>
    </c:group>
    <c:group id="Brief Titel">
      <c:property id="RoleID" type="string">ParagraphDefault</c:property>
    </c:group>
    <c:group id="Brief Ü1">
      <c:property id="RoleID" type="string">ParagraphHeading</c:property>
    </c:group>
    <c:group id="__ListContinue4">
      <c:property id="RoleID" type="string">ParagraphListContinue</c:property>
      <c:property id="Level" type="integer">4</c:property>
    </c:group>
    <c:group id="__ListContinue5">
      <c:property id="RoleID" type="string">ParagraphListContinue</c:property>
      <c:property id="Level" type="integer">5</c:property>
    </c:group>
    <c:group id="Ü1 nummeriert">
      <c:property id="RoleID" type="string">ParagraphHeading</c:property>
    </c:group>
    <c:group id="Ü2 nummeriert">
      <c:property id="RoleID" type="string">ParagraphHeading</c:property>
      <c:property id="Level" type="integer">2</c:property>
    </c:group>
    <c:group id="Ü3 nummeriert">
      <c:property id="RoleID" type="string">ParagraphHeading</c:property>
      <c:property id="Level" type="integer">3</c:property>
    </c:group>
    <c:group id="Ü4 nummeriert">
      <c:property id="RoleID" type="string">ParagraphHeading</c:property>
      <c:property id="Level" type="integer">4</c:property>
    </c:group>
    <c:group id="Ü5 nummeriert">
      <c:property id="RoleID" type="string">ParagraphHeading</c:property>
      <c:property id="Level" type="integer">5</c:property>
    </c:group>
    <c:group id="TH-Spalte links;TH Sp links">
      <c:property id="RoleID" type="string">ParagraphHeaderCell</c:property>
      <c:property id="Scope" type="integer">1</c:property>
    </c:group>
    <c:group id="TH-Zeile">
      <c:property id="RoleID" type="string">ParagraphHeaderCell</c:property>
      <c:property id="Scope" type="integer">2</c:property>
    </c:group>
    <c:group id="Bild-UT in Positionsrahmen;Bild-UT">
      <c:property id="RoleID" type="string">ParagraphCaption</c:property>
    </c:group>
    <c:group id="Bilduntertitel;Bild-UT">
      <c:property id="RoleID" type="string">ParagraphCaption</c:property>
    </c:group>
    <c:group id="Gliederung Listenfortsetzung 1.1.1;GL F 1.1.1">
      <c:property id="RoleID" type="string">ParagraphListContinue</c:property>
      <c:property id="Level" type="integer">3</c:property>
    </c:group>
    <c:group id="__Title">
      <c:property id="RoleID" type="string">ParagraphHeading</c:property>
    </c:group>
    <c:group id="Ü2 Impressum">
      <c:property id="RoleID" type="string">ParagraphHeading</c:property>
      <c:property id="Level" type="integer">2</c:property>
    </c:group>
    <c:group id="Ü2 num">
      <c:property id="RoleID" type="string">ParagraphHeading</c:property>
      <c:property id="Level" type="integer">2</c:property>
    </c:group>
    <c:group id="Ü3 num">
      <c:property id="RoleID" type="string">ParagraphHeading</c:property>
      <c:property id="Level" type="integer">3</c:property>
    </c:group>
    <c:group id="Zitat-klein">
      <c:property id="RoleID" type="string">ParagraphBlockQuote</c:property>
    </c:group>
    <c:group id="Brief Ü3">
      <c:property id="RoleID" type="string">ParagraphHeading</c:property>
      <c:property id="Level" type="integer">3</c:property>
    </c:group>
  </c:group>
  <c:group id="Content">
    <c:group id="686494040">
      <c:property id="RoleID" type="string">TableLayoutTable</c:property>
    </c:group>
    <c:group id="3921579054">
      <c:property id="RoleID" type="string">TableLayoutTable</c:property>
    </c:group>
    <c:group id="4">
      <c:property id="RoleID" type="string">FigureArtifact</c:property>
    </c:group>
    <c:group id="7ad2d0a1-fb51-4f5e-b18d-bc974a63e45d">
      <c:property id="RoleID" type="string">TableTable</c:property>
    </c:group>
    <c:group id="fa25bf1b-7a2a-4d0f-b306-60e1d75f9ff3">
      <c:property id="RoleID" type="string">TableTable</c:property>
    </c:group>
    <c:group id="f4490667-87fd-435f-af06-fb892a9d01a9">
      <c:property id="RoleID" type="string">TableTable</c:property>
    </c:group>
    <c:group id="32c5d6c1-3651-49fa-9c75-7de902aaa8e3">
      <c:property id="RoleID" type="string">TableTable</c:property>
    </c:group>
    <c:group id="fcf6453c-141d-4e88-aa17-e3f42184d251">
      <c:property id="RoleID" type="string">TableTable</c:property>
    </c:group>
    <c:group id="c152eb4c-7922-4c7a-90a7-48d4462f42a3">
      <c:property id="RoleID" type="string">TableTable</c:property>
    </c:group>
    <c:group id="9adbf8ca-78ff-4aaa-949e-729654d634bb">
      <c:property id="RoleID" type="string">TableTable</c:property>
    </c:group>
    <c:group id="da40bb1b-b29a-4351-bee9-541eae022adb">
      <c:property id="RoleID" type="string">TableTable</c:property>
    </c:group>
    <c:group id="1e931598-7750-4ff6-a984-eb54da7beaeb">
      <c:property id="RoleID" type="string">TableTable</c:property>
    </c:group>
    <c:group id="2ea12c34-b54e-495e-8b78-28f2cdd04d96">
      <c:property id="RoleID" type="string">TableTable</c:property>
    </c:group>
    <c:group id="65c8a3d7-606a-41de-96ab-24da0a5aa1f0">
      <c:property id="RoleID" type="string">TableTable</c:property>
    </c:group>
    <c:group id="bdcf50d3-a828-4134-9681-1e1255a583ae">
      <c:property id="RoleID" type="string">TableTable</c:property>
    </c:group>
    <c:group id="e10f6b61-6aac-442f-9320-4606ddab1257">
      <c:property id="RoleID" type="string">TableTable</c:property>
    </c:group>
    <c:group id="6c39f0f5-490b-4c53-9cfc-5385604e4252">
      <c:property id="RoleID" type="string">TableTable</c:property>
    </c:group>
    <c:group id="c043527a-6382-4d3e-9de1-599d38dd73db">
      <c:property id="RoleID" type="string">TableTable</c:property>
    </c:group>
    <c:group id="5517c582-b14d-4ad9-8b71-cbb10e752883">
      <c:property id="RoleID" type="string">TableTable</c:property>
    </c:group>
    <c:group id="b850ae3e-9d1f-483a-839d-93ca479cbc15">
      <c:property id="RoleID" type="string">TableTable</c:property>
    </c:group>
    <c:group id="c20463d8-352f-4222-b39f-1c7cfbabe198">
      <c:property id="RoleID" type="string">TableTable</c:property>
    </c:group>
    <c:group id="88c7d5f3-54ef-4d04-815d-0c29240325e6">
      <c:property id="RoleID" type="string">TableLayoutTable</c:property>
    </c:group>
    <c:group id="009236b6-70e7-4b27-aa92-2f86b9a8c940">
      <c:property id="RoleID" type="string">TableTable</c:property>
    </c:group>
    <c:group id="92e79733-00bf-4b61-bbc5-62f3cd3d358a">
      <c:property id="RoleID" type="string">TableTable</c:property>
    </c:group>
  </c:group>
  <c:group id="InitialView">
    <c:property id="MagnificationFactor" type="float">100</c:property>
  </c:group>
</c:configuration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F9265873-5C1D-4471-86E1-84D19F37D95A}">
  <ds:schemaRefs>
    <ds:schemaRef ds:uri="http://ns.axespdf.com/word/configuration"/>
  </ds:schemaRefs>
</ds:datastoreItem>
</file>

<file path=customXml/itemProps3.xml><?xml version="1.0" encoding="utf-8"?>
<ds:datastoreItem xmlns:ds="http://schemas.openxmlformats.org/officeDocument/2006/customXml" ds:itemID="{83A0068E-7F55-4552-BDAB-1C416A541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DE-Artikel-Leer-BKA (2)</Template>
  <TotalTime>0</TotalTime>
  <Pages>15</Pages>
  <Words>1797</Words>
  <Characters>11328</Characters>
  <Application>Microsoft Office Word</Application>
  <DocSecurity>0</DocSecurity>
  <Lines>94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Kinderbetreuungsgeld – Statistik (Geburten ab 1.3.2017) März 2021</vt:lpstr>
    </vt:vector>
  </TitlesOfParts>
  <Company/>
  <LinksUpToDate>false</LinksUpToDate>
  <CharactersWithSpaces>13099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Kinderbetreuungsgeld – Statistik (Geburten ab 1.3.2017) März 2021</dc:title>
  <dc:creator>BKA - Sektion VI</dc:creator>
  <cp:lastModifiedBy>Pandion Sandra</cp:lastModifiedBy>
  <cp:revision>5</cp:revision>
  <cp:lastPrinted>2023-01-03T08:22:00Z</cp:lastPrinted>
  <dcterms:created xsi:type="dcterms:W3CDTF">2025-10-02T11:08:00Z</dcterms:created>
  <dcterms:modified xsi:type="dcterms:W3CDTF">2025-10-02T11:21:00Z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IBPRECONFIG@1.1001:EIBInternalApprovedAt">
    <vt:lpwstr/>
  </property>
  <property fmtid="{D5CDD505-2E9C-101B-9397-08002B2CF9AE}" pid="3" name="FSC#EIBPRECONFIG@1.1001:EIBInternalApprovedBy">
    <vt:lpwstr/>
  </property>
  <property fmtid="{D5CDD505-2E9C-101B-9397-08002B2CF9AE}" pid="4" name="FSC#EIBPRECONFIG@1.1001:EIBInternalApprovedByPostTitle">
    <vt:lpwstr/>
  </property>
  <property fmtid="{D5CDD505-2E9C-101B-9397-08002B2CF9AE}" pid="5" name="FSC#EIBPRECONFIG@1.1001:EIBSettlementApprovedBy">
    <vt:lpwstr/>
  </property>
  <property fmtid="{D5CDD505-2E9C-101B-9397-08002B2CF9AE}" pid="6" name="FSC#EIBPRECONFIG@1.1001:EIBSettlementApprovedByPostTitle">
    <vt:lpwstr/>
  </property>
  <property fmtid="{D5CDD505-2E9C-101B-9397-08002B2CF9AE}" pid="7" name="FSC#EIBPRECONFIG@1.1001:EIBApprovedAt">
    <vt:lpwstr/>
  </property>
  <property fmtid="{D5CDD505-2E9C-101B-9397-08002B2CF9AE}" pid="8" name="FSC#EIBPRECONFIG@1.1001:EIBApprovedBy">
    <vt:lpwstr/>
  </property>
  <property fmtid="{D5CDD505-2E9C-101B-9397-08002B2CF9AE}" pid="9" name="FSC#EIBPRECONFIG@1.1001:EIBApprovedBySubst">
    <vt:lpwstr/>
  </property>
  <property fmtid="{D5CDD505-2E9C-101B-9397-08002B2CF9AE}" pid="10" name="FSC#EIBPRECONFIG@1.1001:EIBApprovedByTitle">
    <vt:lpwstr/>
  </property>
  <property fmtid="{D5CDD505-2E9C-101B-9397-08002B2CF9AE}" pid="11" name="FSC#EIBPRECONFIG@1.1001:EIBApprovedByPostTitle">
    <vt:lpwstr/>
  </property>
  <property fmtid="{D5CDD505-2E9C-101B-9397-08002B2CF9AE}" pid="12" name="FSC#EIBPRECONFIG@1.1001:EIBDepartment">
    <vt:lpwstr>BKA - Admin (Administratoren)</vt:lpwstr>
  </property>
  <property fmtid="{D5CDD505-2E9C-101B-9397-08002B2CF9AE}" pid="13" name="FSC#EIBPRECONFIG@1.1001:EIBDispatchedBy">
    <vt:lpwstr/>
  </property>
  <property fmtid="{D5CDD505-2E9C-101B-9397-08002B2CF9AE}" pid="14" name="FSC#EIBPRECONFIG@1.1001:EIBDispatchedByPostTitle">
    <vt:lpwstr/>
  </property>
  <property fmtid="{D5CDD505-2E9C-101B-9397-08002B2CF9AE}" pid="15" name="FSC#EIBPRECONFIG@1.1001:ExtRefInc">
    <vt:lpwstr/>
  </property>
  <property fmtid="{D5CDD505-2E9C-101B-9397-08002B2CF9AE}" pid="16" name="FSC#EIBPRECONFIG@1.1001:IncomingAddrdate">
    <vt:lpwstr/>
  </property>
  <property fmtid="{D5CDD505-2E9C-101B-9397-08002B2CF9AE}" pid="17" name="FSC#EIBPRECONFIG@1.1001:IncomingDelivery">
    <vt:lpwstr/>
  </property>
  <property fmtid="{D5CDD505-2E9C-101B-9397-08002B2CF9AE}" pid="18" name="FSC#EIBPRECONFIG@1.1001:OwnerEmail">
    <vt:lpwstr>Michelle.MILLER@bmdw.gv.at</vt:lpwstr>
  </property>
  <property fmtid="{D5CDD505-2E9C-101B-9397-08002B2CF9AE}" pid="19" name="FSC#EIBPRECONFIG@1.1001:OUEmail">
    <vt:lpwstr>ikt@bka.gv.at</vt:lpwstr>
  </property>
  <property fmtid="{D5CDD505-2E9C-101B-9397-08002B2CF9AE}" pid="20" name="FSC#EIBPRECONFIG@1.1001:OwnerGender">
    <vt:lpwstr>Weiblich</vt:lpwstr>
  </property>
  <property fmtid="{D5CDD505-2E9C-101B-9397-08002B2CF9AE}" pid="21" name="FSC#EIBPRECONFIG@1.1001:Priority">
    <vt:lpwstr>Nein</vt:lpwstr>
  </property>
  <property fmtid="{D5CDD505-2E9C-101B-9397-08002B2CF9AE}" pid="22" name="FSC#EIBPRECONFIG@1.1001:PreviousFiles">
    <vt:lpwstr/>
  </property>
  <property fmtid="{D5CDD505-2E9C-101B-9397-08002B2CF9AE}" pid="23" name="FSC#EIBPRECONFIG@1.1001:NextFiles">
    <vt:lpwstr/>
  </property>
  <property fmtid="{D5CDD505-2E9C-101B-9397-08002B2CF9AE}" pid="24" name="FSC#EIBPRECONFIG@1.1001:RelatedFiles">
    <vt:lpwstr/>
  </property>
  <property fmtid="{D5CDD505-2E9C-101B-9397-08002B2CF9AE}" pid="25" name="FSC#EIBPRECONFIG@1.1001:CompletedOrdinals">
    <vt:lpwstr/>
  </property>
  <property fmtid="{D5CDD505-2E9C-101B-9397-08002B2CF9AE}" pid="26" name="FSC#EIBPRECONFIG@1.1001:NrAttachments">
    <vt:lpwstr/>
  </property>
  <property fmtid="{D5CDD505-2E9C-101B-9397-08002B2CF9AE}" pid="27" name="FSC#EIBPRECONFIG@1.1001:Attachments">
    <vt:lpwstr/>
  </property>
  <property fmtid="{D5CDD505-2E9C-101B-9397-08002B2CF9AE}" pid="28" name="FSC#EIBPRECONFIG@1.1001:SubjectArea">
    <vt:lpwstr/>
  </property>
  <property fmtid="{D5CDD505-2E9C-101B-9397-08002B2CF9AE}" pid="29" name="FSC#EIBPRECONFIG@1.1001:Recipients">
    <vt:lpwstr/>
  </property>
  <property fmtid="{D5CDD505-2E9C-101B-9397-08002B2CF9AE}" pid="30" name="FSC#EIBPRECONFIG@1.1001:Classified">
    <vt:lpwstr/>
  </property>
  <property fmtid="{D5CDD505-2E9C-101B-9397-08002B2CF9AE}" pid="31" name="FSC#EIBPRECONFIG@1.1001:Deadline">
    <vt:lpwstr/>
  </property>
  <property fmtid="{D5CDD505-2E9C-101B-9397-08002B2CF9AE}" pid="32" name="FSC#EIBPRECONFIG@1.1001:SettlementSubj">
    <vt:lpwstr/>
  </property>
  <property fmtid="{D5CDD505-2E9C-101B-9397-08002B2CF9AE}" pid="33" name="FSC#EIBPRECONFIG@1.1001:OUAddr">
    <vt:lpwstr>Ballhausplatz 2, 1010 Wien</vt:lpwstr>
  </property>
  <property fmtid="{D5CDD505-2E9C-101B-9397-08002B2CF9AE}" pid="34" name="FSC#EIBPRECONFIG@1.1001:OUDescr">
    <vt:lpwstr>Ressortadministrierung</vt:lpwstr>
  </property>
  <property fmtid="{D5CDD505-2E9C-101B-9397-08002B2CF9AE}" pid="35" name="FSC#EIBPRECONFIG@1.1001:Signatures">
    <vt:lpwstr/>
  </property>
  <property fmtid="{D5CDD505-2E9C-101B-9397-08002B2CF9AE}" pid="36" name="FSC#EIBPRECONFIG@1.1001:currentuser">
    <vt:lpwstr>COO.3000.100.1.177361</vt:lpwstr>
  </property>
  <property fmtid="{D5CDD505-2E9C-101B-9397-08002B2CF9AE}" pid="37" name="FSC#EIBPRECONFIG@1.1001:currentuserrolegroup">
    <vt:lpwstr>COO.3000.100.1.217069</vt:lpwstr>
  </property>
  <property fmtid="{D5CDD505-2E9C-101B-9397-08002B2CF9AE}" pid="38" name="FSC#EIBPRECONFIG@1.1001:currentuserroleposition">
    <vt:lpwstr>COO.1.1001.1.4328</vt:lpwstr>
  </property>
  <property fmtid="{D5CDD505-2E9C-101B-9397-08002B2CF9AE}" pid="39" name="FSC#EIBPRECONFIG@1.1001:currentuserroot">
    <vt:lpwstr>COO.3000.101.19.565869</vt:lpwstr>
  </property>
  <property fmtid="{D5CDD505-2E9C-101B-9397-08002B2CF9AE}" pid="40" name="FSC#EIBPRECONFIG@1.1001:toplevelobject">
    <vt:lpwstr/>
  </property>
  <property fmtid="{D5CDD505-2E9C-101B-9397-08002B2CF9AE}" pid="41" name="FSC#EIBPRECONFIG@1.1001:objchangedby">
    <vt:lpwstr>Michelle MILLER, BSc</vt:lpwstr>
  </property>
  <property fmtid="{D5CDD505-2E9C-101B-9397-08002B2CF9AE}" pid="42" name="FSC#EIBPRECONFIG@1.1001:objchangedbyPostTitle">
    <vt:lpwstr>BSc</vt:lpwstr>
  </property>
  <property fmtid="{D5CDD505-2E9C-101B-9397-08002B2CF9AE}" pid="43" name="FSC#EIBPRECONFIG@1.1001:objchangedat">
    <vt:lpwstr>10.09.2018</vt:lpwstr>
  </property>
  <property fmtid="{D5CDD505-2E9C-101B-9397-08002B2CF9AE}" pid="44" name="FSC#EIBPRECONFIG@1.1001:objname">
    <vt:lpwstr>Republik-AT_Artikel-Dokument-BKA</vt:lpwstr>
  </property>
  <property fmtid="{D5CDD505-2E9C-101B-9397-08002B2CF9AE}" pid="45" name="FSC#EIBPRECONFIG@1.1001:EIBProcessResponsiblePhone">
    <vt:lpwstr/>
  </property>
  <property fmtid="{D5CDD505-2E9C-101B-9397-08002B2CF9AE}" pid="46" name="FSC#EIBPRECONFIG@1.1001:EIBProcessResponsibleMail">
    <vt:lpwstr/>
  </property>
  <property fmtid="{D5CDD505-2E9C-101B-9397-08002B2CF9AE}" pid="47" name="FSC#EIBPRECONFIG@1.1001:EIBProcessResponsibleFax">
    <vt:lpwstr/>
  </property>
  <property fmtid="{D5CDD505-2E9C-101B-9397-08002B2CF9AE}" pid="48" name="FSC#EIBPRECONFIG@1.1001:EIBProcessResponsiblePostTitle">
    <vt:lpwstr/>
  </property>
  <property fmtid="{D5CDD505-2E9C-101B-9397-08002B2CF9AE}" pid="49" name="FSC#EIBPRECONFIG@1.1001:EIBProcessResponsible">
    <vt:lpwstr/>
  </property>
  <property fmtid="{D5CDD505-2E9C-101B-9397-08002B2CF9AE}" pid="50" name="FSC#EIBPRECONFIG@1.1001:OwnerPostTitle">
    <vt:lpwstr>BSc</vt:lpwstr>
  </property>
  <property fmtid="{D5CDD505-2E9C-101B-9397-08002B2CF9AE}" pid="51" name="FSC#EIBPRECONFIG@1.1001:IsFileAttachment">
    <vt:lpwstr>Nein</vt:lpwstr>
  </property>
  <property fmtid="{D5CDD505-2E9C-101B-9397-08002B2CF9AE}" pid="52" name="FSC#COOELAK@1.1001:Subject">
    <vt:lpwstr/>
  </property>
  <property fmtid="{D5CDD505-2E9C-101B-9397-08002B2CF9AE}" pid="53" name="FSC#COOELAK@1.1001:FileReference">
    <vt:lpwstr/>
  </property>
  <property fmtid="{D5CDD505-2E9C-101B-9397-08002B2CF9AE}" pid="54" name="FSC#COOELAK@1.1001:FileRefYear">
    <vt:lpwstr/>
  </property>
  <property fmtid="{D5CDD505-2E9C-101B-9397-08002B2CF9AE}" pid="55" name="FSC#COOELAK@1.1001:FileRefOrdinal">
    <vt:lpwstr/>
  </property>
  <property fmtid="{D5CDD505-2E9C-101B-9397-08002B2CF9AE}" pid="56" name="FSC#COOELAK@1.1001:FileRefOU">
    <vt:lpwstr/>
  </property>
  <property fmtid="{D5CDD505-2E9C-101B-9397-08002B2CF9AE}" pid="57" name="FSC#COOELAK@1.1001:Organization">
    <vt:lpwstr/>
  </property>
  <property fmtid="{D5CDD505-2E9C-101B-9397-08002B2CF9AE}" pid="58" name="FSC#COOELAK@1.1001:Owner">
    <vt:lpwstr>Michelle MILLER, BSc</vt:lpwstr>
  </property>
  <property fmtid="{D5CDD505-2E9C-101B-9397-08002B2CF9AE}" pid="59" name="FSC#COOELAK@1.1001:OwnerExtension">
    <vt:lpwstr>202654</vt:lpwstr>
  </property>
  <property fmtid="{D5CDD505-2E9C-101B-9397-08002B2CF9AE}" pid="60" name="FSC#COOELAK@1.1001:OwnerFaxExtension">
    <vt:lpwstr/>
  </property>
  <property fmtid="{D5CDD505-2E9C-101B-9397-08002B2CF9AE}" pid="61" name="FSC#COOELAK@1.1001:DispatchedBy">
    <vt:lpwstr/>
  </property>
  <property fmtid="{D5CDD505-2E9C-101B-9397-08002B2CF9AE}" pid="62" name="FSC#COOELAK@1.1001:DispatchedAt">
    <vt:lpwstr/>
  </property>
  <property fmtid="{D5CDD505-2E9C-101B-9397-08002B2CF9AE}" pid="63" name="FSC#COOELAK@1.1001:ApprovedBy">
    <vt:lpwstr/>
  </property>
  <property fmtid="{D5CDD505-2E9C-101B-9397-08002B2CF9AE}" pid="64" name="FSC#COOELAK@1.1001:ApprovedAt">
    <vt:lpwstr/>
  </property>
  <property fmtid="{D5CDD505-2E9C-101B-9397-08002B2CF9AE}" pid="65" name="FSC#COOELAK@1.1001:Department">
    <vt:lpwstr>BMDW - III/BS1 (Bereichsstellvertretung 1 (Abt.4 bis 6))</vt:lpwstr>
  </property>
  <property fmtid="{D5CDD505-2E9C-101B-9397-08002B2CF9AE}" pid="66" name="FSC#COOELAK@1.1001:CreatedAt">
    <vt:lpwstr>10.09.2018</vt:lpwstr>
  </property>
  <property fmtid="{D5CDD505-2E9C-101B-9397-08002B2CF9AE}" pid="67" name="FSC#COOELAK@1.1001:OU">
    <vt:lpwstr>BKA - Admin (Administratoren)</vt:lpwstr>
  </property>
  <property fmtid="{D5CDD505-2E9C-101B-9397-08002B2CF9AE}" pid="68" name="FSC#COOELAK@1.1001:Priority">
    <vt:lpwstr> ()</vt:lpwstr>
  </property>
  <property fmtid="{D5CDD505-2E9C-101B-9397-08002B2CF9AE}" pid="69" name="FSC#COOELAK@1.1001:ObjBarCode">
    <vt:lpwstr>*COO.3000.101.23.5551091*</vt:lpwstr>
  </property>
  <property fmtid="{D5CDD505-2E9C-101B-9397-08002B2CF9AE}" pid="70" name="FSC#COOELAK@1.1001:RefBarCode">
    <vt:lpwstr/>
  </property>
  <property fmtid="{D5CDD505-2E9C-101B-9397-08002B2CF9AE}" pid="71" name="FSC#COOELAK@1.1001:FileRefBarCode">
    <vt:lpwstr>**</vt:lpwstr>
  </property>
  <property fmtid="{D5CDD505-2E9C-101B-9397-08002B2CF9AE}" pid="72" name="FSC#COOELAK@1.1001:ExternalRef">
    <vt:lpwstr/>
  </property>
  <property fmtid="{D5CDD505-2E9C-101B-9397-08002B2CF9AE}" pid="73" name="FSC#COOELAK@1.1001:IncomingNumber">
    <vt:lpwstr/>
  </property>
  <property fmtid="{D5CDD505-2E9C-101B-9397-08002B2CF9AE}" pid="74" name="FSC#COOELAK@1.1001:IncomingSubject">
    <vt:lpwstr/>
  </property>
  <property fmtid="{D5CDD505-2E9C-101B-9397-08002B2CF9AE}" pid="75" name="FSC#COOELAK@1.1001:ProcessResponsible">
    <vt:lpwstr/>
  </property>
  <property fmtid="{D5CDD505-2E9C-101B-9397-08002B2CF9AE}" pid="76" name="FSC#COOELAK@1.1001:ProcessResponsiblePhone">
    <vt:lpwstr/>
  </property>
  <property fmtid="{D5CDD505-2E9C-101B-9397-08002B2CF9AE}" pid="77" name="FSC#COOELAK@1.1001:ProcessResponsibleMail">
    <vt:lpwstr/>
  </property>
  <property fmtid="{D5CDD505-2E9C-101B-9397-08002B2CF9AE}" pid="78" name="FSC#COOELAK@1.1001:ProcessResponsibleFax">
    <vt:lpwstr/>
  </property>
  <property fmtid="{D5CDD505-2E9C-101B-9397-08002B2CF9AE}" pid="79" name="FSC#COOELAK@1.1001:ApproverFirstName">
    <vt:lpwstr/>
  </property>
  <property fmtid="{D5CDD505-2E9C-101B-9397-08002B2CF9AE}" pid="80" name="FSC#COOELAK@1.1001:ApproverSurName">
    <vt:lpwstr/>
  </property>
  <property fmtid="{D5CDD505-2E9C-101B-9397-08002B2CF9AE}" pid="81" name="FSC#COOELAK@1.1001:ApproverTitle">
    <vt:lpwstr/>
  </property>
  <property fmtid="{D5CDD505-2E9C-101B-9397-08002B2CF9AE}" pid="82" name="FSC#COOELAK@1.1001:ExternalDate">
    <vt:lpwstr/>
  </property>
  <property fmtid="{D5CDD505-2E9C-101B-9397-08002B2CF9AE}" pid="83" name="FSC#COOELAK@1.1001:SettlementApprovedAt">
    <vt:lpwstr/>
  </property>
  <property fmtid="{D5CDD505-2E9C-101B-9397-08002B2CF9AE}" pid="84" name="FSC#COOELAK@1.1001:BaseNumber">
    <vt:lpwstr/>
  </property>
  <property fmtid="{D5CDD505-2E9C-101B-9397-08002B2CF9AE}" pid="85" name="FSC#COOELAK@1.1001:CurrentUserRolePos">
    <vt:lpwstr>Sachbearbeiter/in</vt:lpwstr>
  </property>
  <property fmtid="{D5CDD505-2E9C-101B-9397-08002B2CF9AE}" pid="86" name="FSC#COOELAK@1.1001:CurrentUserEmail">
    <vt:lpwstr>edith.vosta@bka.gv.at</vt:lpwstr>
  </property>
  <property fmtid="{D5CDD505-2E9C-101B-9397-08002B2CF9AE}" pid="87" name="FSC#ELAKGOV@1.1001:PersonalSubjGender">
    <vt:lpwstr/>
  </property>
  <property fmtid="{D5CDD505-2E9C-101B-9397-08002B2CF9AE}" pid="88" name="FSC#ELAKGOV@1.1001:PersonalSubjFirstName">
    <vt:lpwstr/>
  </property>
  <property fmtid="{D5CDD505-2E9C-101B-9397-08002B2CF9AE}" pid="89" name="FSC#ELAKGOV@1.1001:PersonalSubjSurName">
    <vt:lpwstr/>
  </property>
  <property fmtid="{D5CDD505-2E9C-101B-9397-08002B2CF9AE}" pid="90" name="FSC#ELAKGOV@1.1001:PersonalSubjSalutation">
    <vt:lpwstr/>
  </property>
  <property fmtid="{D5CDD505-2E9C-101B-9397-08002B2CF9AE}" pid="91" name="FSC#ELAKGOV@1.1001:PersonalSubjAddress">
    <vt:lpwstr/>
  </property>
  <property fmtid="{D5CDD505-2E9C-101B-9397-08002B2CF9AE}" pid="92" name="FSC#ATSTATECFG@1.1001:Office">
    <vt:lpwstr/>
  </property>
  <property fmtid="{D5CDD505-2E9C-101B-9397-08002B2CF9AE}" pid="93" name="FSC#ATSTATECFG@1.1001:Agent">
    <vt:lpwstr/>
  </property>
  <property fmtid="{D5CDD505-2E9C-101B-9397-08002B2CF9AE}" pid="94" name="FSC#ATSTATECFG@1.1001:AgentPhone">
    <vt:lpwstr/>
  </property>
  <property fmtid="{D5CDD505-2E9C-101B-9397-08002B2CF9AE}" pid="95" name="FSC#ATSTATECFG@1.1001:DepartmentFax">
    <vt:lpwstr/>
  </property>
  <property fmtid="{D5CDD505-2E9C-101B-9397-08002B2CF9AE}" pid="96" name="FSC#ATSTATECFG@1.1001:DepartmentEmail">
    <vt:lpwstr/>
  </property>
  <property fmtid="{D5CDD505-2E9C-101B-9397-08002B2CF9AE}" pid="97" name="FSC#ATSTATECFG@1.1001:SubfileDate">
    <vt:lpwstr/>
  </property>
  <property fmtid="{D5CDD505-2E9C-101B-9397-08002B2CF9AE}" pid="98" name="FSC#ATSTATECFG@1.1001:SubfileSubject">
    <vt:lpwstr/>
  </property>
  <property fmtid="{D5CDD505-2E9C-101B-9397-08002B2CF9AE}" pid="99" name="FSC#ATSTATECFG@1.1001:DepartmentZipCode">
    <vt:lpwstr/>
  </property>
  <property fmtid="{D5CDD505-2E9C-101B-9397-08002B2CF9AE}" pid="100" name="FSC#ATSTATECFG@1.1001:DepartmentCountry">
    <vt:lpwstr/>
  </property>
  <property fmtid="{D5CDD505-2E9C-101B-9397-08002B2CF9AE}" pid="101" name="FSC#ATSTATECFG@1.1001:DepartmentCity">
    <vt:lpwstr/>
  </property>
  <property fmtid="{D5CDD505-2E9C-101B-9397-08002B2CF9AE}" pid="102" name="FSC#ATSTATECFG@1.1001:DepartmentStreet">
    <vt:lpwstr/>
  </property>
  <property fmtid="{D5CDD505-2E9C-101B-9397-08002B2CF9AE}" pid="103" name="FSC#ATSTATECFG@1.1001:DepartmentDVR">
    <vt:lpwstr/>
  </property>
  <property fmtid="{D5CDD505-2E9C-101B-9397-08002B2CF9AE}" pid="104" name="FSC#ATSTATECFG@1.1001:DepartmentUID">
    <vt:lpwstr/>
  </property>
  <property fmtid="{D5CDD505-2E9C-101B-9397-08002B2CF9AE}" pid="105" name="FSC#ATSTATECFG@1.1001:SubfileReference">
    <vt:lpwstr/>
  </property>
  <property fmtid="{D5CDD505-2E9C-101B-9397-08002B2CF9AE}" pid="106" name="FSC#ATSTATECFG@1.1001:Clause">
    <vt:lpwstr/>
  </property>
  <property fmtid="{D5CDD505-2E9C-101B-9397-08002B2CF9AE}" pid="107" name="FSC#ATSTATECFG@1.1001:ApprovedSignature">
    <vt:lpwstr/>
  </property>
  <property fmtid="{D5CDD505-2E9C-101B-9397-08002B2CF9AE}" pid="108" name="FSC#ATSTATECFG@1.1001:BankAccount">
    <vt:lpwstr/>
  </property>
  <property fmtid="{D5CDD505-2E9C-101B-9397-08002B2CF9AE}" pid="109" name="FSC#ATSTATECFG@1.1001:BankAccountOwner">
    <vt:lpwstr/>
  </property>
  <property fmtid="{D5CDD505-2E9C-101B-9397-08002B2CF9AE}" pid="110" name="FSC#ATSTATECFG@1.1001:BankInstitute">
    <vt:lpwstr/>
  </property>
  <property fmtid="{D5CDD505-2E9C-101B-9397-08002B2CF9AE}" pid="111" name="FSC#ATSTATECFG@1.1001:BankAccountID">
    <vt:lpwstr/>
  </property>
  <property fmtid="{D5CDD505-2E9C-101B-9397-08002B2CF9AE}" pid="112" name="FSC#ATSTATECFG@1.1001:BankAccountIBAN">
    <vt:lpwstr/>
  </property>
  <property fmtid="{D5CDD505-2E9C-101B-9397-08002B2CF9AE}" pid="113" name="FSC#ATSTATECFG@1.1001:BankAccountBIC">
    <vt:lpwstr/>
  </property>
  <property fmtid="{D5CDD505-2E9C-101B-9397-08002B2CF9AE}" pid="114" name="FSC#ATSTATECFG@1.1001:BankName">
    <vt:lpwstr/>
  </property>
  <property fmtid="{D5CDD505-2E9C-101B-9397-08002B2CF9AE}" pid="115" name="FSC#COOELAK@1.1001:ObjectAddressees">
    <vt:lpwstr/>
  </property>
  <property fmtid="{D5CDD505-2E9C-101B-9397-08002B2CF9AE}" pid="116" name="FSC#ATPRECONFIG@1.1001:ChargePreview">
    <vt:lpwstr/>
  </property>
  <property fmtid="{D5CDD505-2E9C-101B-9397-08002B2CF9AE}" pid="117" name="FSC#ATSTATECFG@1.1001:ExternalFile">
    <vt:lpwstr/>
  </property>
  <property fmtid="{D5CDD505-2E9C-101B-9397-08002B2CF9AE}" pid="118" name="FSC#COOSYSTEM@1.1:Container">
    <vt:lpwstr>COO.3000.101.23.5551091</vt:lpwstr>
  </property>
  <property fmtid="{D5CDD505-2E9C-101B-9397-08002B2CF9AE}" pid="119" name="FSC#FSCFOLIO@1.1001:docpropproject">
    <vt:lpwstr/>
  </property>
</Properties>
</file>